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D34502" w14:textId="044EDEC1" w:rsidR="00464766" w:rsidRPr="00EB4AFE" w:rsidRDefault="00464766" w:rsidP="00464766">
      <w:pPr>
        <w:spacing w:line="200" w:lineRule="exact"/>
        <w:rPr>
          <w:sz w:val="20"/>
          <w:szCs w:val="20"/>
        </w:rPr>
      </w:pPr>
      <w:bookmarkStart w:id="0" w:name="_GoBack"/>
      <w:bookmarkEnd w:id="0"/>
      <w:r>
        <w:rPr>
          <w:noProof/>
        </w:rPr>
        <mc:AlternateContent>
          <mc:Choice Requires="wps">
            <w:drawing>
              <wp:anchor distT="45720" distB="45720" distL="114300" distR="114300" simplePos="0" relativeHeight="251673088" behindDoc="0" locked="0" layoutInCell="1" allowOverlap="1" wp14:anchorId="24F9C35F" wp14:editId="488DD5C6">
                <wp:simplePos x="0" y="0"/>
                <wp:positionH relativeFrom="column">
                  <wp:posOffset>26670</wp:posOffset>
                </wp:positionH>
                <wp:positionV relativeFrom="paragraph">
                  <wp:posOffset>312420</wp:posOffset>
                </wp:positionV>
                <wp:extent cx="5943600" cy="882650"/>
                <wp:effectExtent l="0" t="0" r="19050" b="12700"/>
                <wp:wrapSquare wrapText="bothSides"/>
                <wp:docPr id="72" name="テキスト ボックス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274E9EDB"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0E310C61"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0AB4B065"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F9C35F" id="_x0000_t202" coordsize="21600,21600" o:spt="202" path="m,l,21600r21600,l21600,xe">
                <v:stroke joinstyle="miter"/>
                <v:path gradientshapeok="t" o:connecttype="rect"/>
              </v:shapetype>
              <v:shape id="テキスト ボックス 72" o:spid="_x0000_s1026" type="#_x0000_t202" style="position:absolute;left:0;text-align:left;margin-left:2.1pt;margin-top:24.6pt;width:468pt;height:69.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">
                <v:textbox>
                  <w:txbxContent>
                    <w:p w14:paraId="274E9EDB"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0E310C61"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0AB4B065" w14:textId="77777777" w:rsidR="00306FA6" w:rsidRPr="00CB6FF9" w:rsidRDefault="00306FA6" w:rsidP="00464766">
                      <w:pPr>
                        <w:tabs>
                          <w:tab w:val="left" w:pos="2880"/>
                        </w:tabs>
                        <w:spacing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72064" behindDoc="1" locked="0" layoutInCell="1" allowOverlap="1" wp14:anchorId="1CC8CA10" wp14:editId="19EFB288">
                <wp:simplePos x="0" y="0"/>
                <wp:positionH relativeFrom="page">
                  <wp:posOffset>2895600</wp:posOffset>
                </wp:positionH>
                <wp:positionV relativeFrom="page">
                  <wp:posOffset>435610</wp:posOffset>
                </wp:positionV>
                <wp:extent cx="3968115" cy="307975"/>
                <wp:effectExtent l="0" t="0" r="13335" b="15875"/>
                <wp:wrapNone/>
                <wp:docPr id="71" name="テキスト ボックス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CD49" w14:textId="7C7FC298" w:rsidR="00306FA6" w:rsidRPr="00464766" w:rsidRDefault="00306FA6" w:rsidP="00464766">
                            <w:pPr>
                              <w:tabs>
                                <w:tab w:val="left" w:pos="3100"/>
                              </w:tabs>
                              <w:spacing w:line="465" w:lineRule="exact"/>
                              <w:ind w:right="-87"/>
                              <w:rPr>
                                <w:rFonts w:eastAsiaTheme="minorEastAsia"/>
                                <w:sz w:val="44"/>
                                <w:szCs w:val="44"/>
                                <w:lang w:eastAsia="ja-JP"/>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19091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8CA10" id="テキスト ボックス 71" o:spid="_x0000_s1027" type="#_x0000_t202" style="position:absolute;left:0;text-align:left;margin-left:228pt;margin-top:34.3pt;width:312.45pt;height:24.2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" filled="f" stroked="f">
                <v:textbox inset="0,0,0,0">
                  <w:txbxContent>
                    <w:p w14:paraId="50DFCD49" w14:textId="7C7FC298" w:rsidR="00306FA6" w:rsidRPr="00464766" w:rsidRDefault="00306FA6" w:rsidP="00464766">
                      <w:pPr>
                        <w:tabs>
                          <w:tab w:val="left" w:pos="3100"/>
                        </w:tabs>
                        <w:spacing w:line="465" w:lineRule="exact"/>
                        <w:ind w:right="-87"/>
                        <w:rPr>
                          <w:rFonts w:eastAsiaTheme="minorEastAsia"/>
                          <w:sz w:val="44"/>
                          <w:szCs w:val="44"/>
                          <w:lang w:eastAsia="ja-JP"/>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19091</w:t>
                      </w:r>
                    </w:p>
                  </w:txbxContent>
                </v:textbox>
                <w10:wrap anchorx="page" anchory="page"/>
              </v:shape>
            </w:pict>
          </mc:Fallback>
        </mc:AlternateContent>
      </w:r>
      <w:r>
        <w:rPr>
          <w:noProof/>
        </w:rPr>
        <w:drawing>
          <wp:anchor distT="0" distB="0" distL="114300" distR="114300" simplePos="0" relativeHeight="251670016" behindDoc="1" locked="0" layoutInCell="1" allowOverlap="1" wp14:anchorId="5DFC8447" wp14:editId="31C23AAF">
            <wp:simplePos x="0" y="0"/>
            <wp:positionH relativeFrom="page">
              <wp:posOffset>701040</wp:posOffset>
            </wp:positionH>
            <wp:positionV relativeFrom="page">
              <wp:posOffset>359410</wp:posOffset>
            </wp:positionV>
            <wp:extent cx="1257935" cy="546100"/>
            <wp:effectExtent l="0" t="0" r="0" b="6350"/>
            <wp:wrapNone/>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71040" behindDoc="1" locked="0" layoutInCell="1" allowOverlap="1" wp14:anchorId="3B6B8809" wp14:editId="5D6268DE">
                <wp:simplePos x="0" y="0"/>
                <wp:positionH relativeFrom="page">
                  <wp:posOffset>2085975</wp:posOffset>
                </wp:positionH>
                <wp:positionV relativeFrom="page">
                  <wp:posOffset>764540</wp:posOffset>
                </wp:positionV>
                <wp:extent cx="4759960" cy="1270"/>
                <wp:effectExtent l="0" t="19050" r="21590" b="17780"/>
                <wp:wrapNone/>
                <wp:docPr id="68" name="グループ化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69"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D8CC17" id="グループ化 68" o:spid="_x0000_s1026" style="position:absolute;left:0;text-align:left;margin-left:164.25pt;margin-top:60.2pt;width:374.8pt;height:.1pt;z-index:-251645440;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" path="m,l7496,e" filled="f" strokeweight=".84808mm">
                  <v:path arrowok="t" o:connecttype="custom" o:connectlocs="0,0;7496,0" o:connectangles="0,0"/>
                </v:shape>
                <w10:wrap anchorx="page" anchory="page"/>
              </v:group>
            </w:pict>
          </mc:Fallback>
        </mc:AlternateContent>
      </w:r>
    </w:p>
    <w:p w14:paraId="280B2F40" w14:textId="77777777" w:rsidR="00464766" w:rsidRPr="00EB4AFE" w:rsidRDefault="00464766" w:rsidP="00464766"/>
    <w:p w14:paraId="502075B4" w14:textId="77777777" w:rsidR="00464766" w:rsidRPr="00EB4AFE" w:rsidRDefault="00464766" w:rsidP="00464766">
      <w:pPr>
        <w:spacing w:line="200" w:lineRule="exact"/>
        <w:rPr>
          <w:sz w:val="20"/>
          <w:szCs w:val="20"/>
        </w:rPr>
      </w:pPr>
    </w:p>
    <w:p w14:paraId="085050DD" w14:textId="77777777" w:rsidR="00464766" w:rsidRPr="00EB4AFE" w:rsidRDefault="00464766" w:rsidP="00464766">
      <w:pPr>
        <w:tabs>
          <w:tab w:val="left" w:pos="2880"/>
        </w:tabs>
        <w:ind w:left="124" w:right="-20"/>
        <w:rPr>
          <w:rFonts w:eastAsia="Times New Roman"/>
        </w:rPr>
      </w:pPr>
      <w:r w:rsidRPr="00EB4AFE">
        <w:rPr>
          <w:rFonts w:eastAsia="Times New Roman"/>
          <w:b/>
          <w:bCs/>
          <w:spacing w:val="-6"/>
          <w:w w:val="114"/>
        </w:rPr>
        <w:t>D</w:t>
      </w:r>
      <w:r w:rsidRPr="00EB4AFE">
        <w:rPr>
          <w:rFonts w:eastAsia="Times New Roman"/>
          <w:b/>
          <w:bCs/>
          <w:spacing w:val="-5"/>
          <w:w w:val="114"/>
        </w:rPr>
        <w:t>o</w:t>
      </w:r>
      <w:r w:rsidRPr="00EB4AFE">
        <w:rPr>
          <w:rFonts w:eastAsia="Times New Roman"/>
          <w:b/>
          <w:bCs/>
          <w:spacing w:val="2"/>
          <w:w w:val="114"/>
        </w:rPr>
        <w:t>c</w:t>
      </w:r>
      <w:r w:rsidRPr="00EB4AFE">
        <w:rPr>
          <w:rFonts w:eastAsia="Times New Roman"/>
          <w:b/>
          <w:bCs/>
          <w:w w:val="114"/>
        </w:rPr>
        <w:t>u</w:t>
      </w:r>
      <w:r w:rsidRPr="00EB4AFE">
        <w:rPr>
          <w:rFonts w:eastAsia="Times New Roman"/>
          <w:b/>
          <w:bCs/>
          <w:spacing w:val="-1"/>
          <w:w w:val="114"/>
        </w:rPr>
        <w:t>m</w:t>
      </w:r>
      <w:r w:rsidRPr="00EB4AFE">
        <w:rPr>
          <w:rFonts w:eastAsia="Times New Roman"/>
          <w:b/>
          <w:bCs/>
          <w:spacing w:val="-5"/>
          <w:w w:val="114"/>
        </w:rPr>
        <w:t>e</w:t>
      </w:r>
      <w:r w:rsidRPr="00EB4AFE">
        <w:rPr>
          <w:rFonts w:eastAsia="Times New Roman"/>
          <w:b/>
          <w:bCs/>
          <w:spacing w:val="-2"/>
          <w:w w:val="114"/>
        </w:rPr>
        <w:t>n</w:t>
      </w:r>
      <w:r w:rsidRPr="00EB4AFE">
        <w:rPr>
          <w:rFonts w:eastAsia="Times New Roman"/>
          <w:b/>
          <w:bCs/>
          <w:w w:val="114"/>
        </w:rPr>
        <w:t>t</w:t>
      </w:r>
      <w:r w:rsidRPr="00EB4AFE">
        <w:rPr>
          <w:rFonts w:eastAsia="Times New Roman"/>
          <w:b/>
          <w:bCs/>
          <w:spacing w:val="-16"/>
          <w:w w:val="114"/>
        </w:rPr>
        <w:t xml:space="preserve"> </w:t>
      </w:r>
      <w:r w:rsidRPr="00EB4AFE">
        <w:rPr>
          <w:rFonts w:eastAsia="Times New Roman"/>
          <w:b/>
          <w:bCs/>
          <w:spacing w:val="2"/>
        </w:rPr>
        <w:t>t</w:t>
      </w:r>
      <w:r w:rsidRPr="00EB4AFE">
        <w:rPr>
          <w:rFonts w:eastAsia="Times New Roman"/>
          <w:b/>
          <w:bCs/>
          <w:spacing w:val="-5"/>
        </w:rPr>
        <w:t>y</w:t>
      </w:r>
      <w:r w:rsidRPr="00EB4AFE">
        <w:rPr>
          <w:rFonts w:eastAsia="Times New Roman"/>
          <w:b/>
          <w:bCs/>
          <w:spacing w:val="4"/>
        </w:rPr>
        <w:t>p</w:t>
      </w:r>
      <w:r w:rsidRPr="00EB4AFE">
        <w:rPr>
          <w:rFonts w:eastAsia="Times New Roman"/>
          <w:b/>
          <w:bCs/>
          <w:spacing w:val="-4"/>
        </w:rPr>
        <w:t>e</w:t>
      </w:r>
      <w:r w:rsidRPr="00EB4AFE">
        <w:rPr>
          <w:rFonts w:eastAsia="Times New Roman"/>
          <w:b/>
          <w:bCs/>
        </w:rPr>
        <w:t>:</w:t>
      </w:r>
      <w:r w:rsidRPr="00EB4AFE">
        <w:rPr>
          <w:rFonts w:eastAsia="Times New Roman"/>
          <w:b/>
          <w:bCs/>
          <w:spacing w:val="-20"/>
        </w:rPr>
        <w:t xml:space="preserve"> </w:t>
      </w:r>
      <w:r w:rsidRPr="00EB4AFE">
        <w:rPr>
          <w:rFonts w:eastAsia="Times New Roman"/>
          <w:b/>
          <w:bCs/>
        </w:rPr>
        <w:tab/>
        <w:t>Approved WG 11 document</w:t>
      </w:r>
    </w:p>
    <w:p w14:paraId="0C3AD2EE" w14:textId="77777777" w:rsidR="00464766" w:rsidRPr="00EB4AFE" w:rsidRDefault="00464766" w:rsidP="00464766">
      <w:pPr>
        <w:tabs>
          <w:tab w:val="left" w:pos="2880"/>
        </w:tabs>
        <w:spacing w:line="200" w:lineRule="exact"/>
        <w:rPr>
          <w:sz w:val="20"/>
          <w:szCs w:val="20"/>
        </w:rPr>
      </w:pPr>
    </w:p>
    <w:p w14:paraId="47BAA11E" w14:textId="77777777" w:rsidR="00464766" w:rsidRPr="00EB4AFE" w:rsidRDefault="00464766" w:rsidP="00464766">
      <w:pPr>
        <w:tabs>
          <w:tab w:val="left" w:pos="2880"/>
        </w:tabs>
        <w:spacing w:before="15" w:line="200" w:lineRule="exact"/>
        <w:rPr>
          <w:sz w:val="20"/>
          <w:szCs w:val="20"/>
        </w:rPr>
      </w:pPr>
    </w:p>
    <w:p w14:paraId="5DC3DFA0"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rPr>
        <w:t>T</w:t>
      </w:r>
      <w:r w:rsidRPr="00EB4AFE">
        <w:rPr>
          <w:rFonts w:eastAsia="Times New Roman"/>
          <w:b/>
          <w:bCs/>
        </w:rPr>
        <w:t>i</w:t>
      </w:r>
      <w:r w:rsidRPr="00EB4AFE">
        <w:rPr>
          <w:rFonts w:eastAsia="Times New Roman"/>
          <w:b/>
          <w:bCs/>
          <w:spacing w:val="2"/>
        </w:rPr>
        <w:t>t</w:t>
      </w:r>
      <w:r w:rsidRPr="00EB4AFE">
        <w:rPr>
          <w:rFonts w:eastAsia="Times New Roman"/>
          <w:b/>
          <w:bCs/>
          <w:spacing w:val="1"/>
        </w:rPr>
        <w:t>l</w:t>
      </w:r>
      <w:r w:rsidRPr="00EB4AFE">
        <w:rPr>
          <w:rFonts w:eastAsia="Times New Roman"/>
          <w:b/>
          <w:bCs/>
          <w:spacing w:val="-4"/>
        </w:rPr>
        <w:t>e</w:t>
      </w:r>
      <w:r w:rsidRPr="00EB4AFE">
        <w:rPr>
          <w:rFonts w:eastAsia="Times New Roman"/>
          <w:b/>
          <w:bCs/>
        </w:rPr>
        <w:t>:</w:t>
      </w:r>
      <w:r w:rsidRPr="00EB4AFE">
        <w:rPr>
          <w:rFonts w:eastAsia="Times New Roman"/>
          <w:b/>
          <w:bCs/>
          <w:spacing w:val="-33"/>
        </w:rPr>
        <w:t xml:space="preserve"> </w:t>
      </w:r>
      <w:r w:rsidRPr="00EB4AFE">
        <w:rPr>
          <w:rFonts w:eastAsia="Times New Roman"/>
          <w:b/>
          <w:bCs/>
        </w:rPr>
        <w:tab/>
      </w:r>
    </w:p>
    <w:p w14:paraId="3E66F443" w14:textId="77777777" w:rsidR="00464766" w:rsidRPr="00EB4AFE" w:rsidRDefault="00464766" w:rsidP="00464766">
      <w:pPr>
        <w:tabs>
          <w:tab w:val="left" w:pos="2880"/>
        </w:tabs>
        <w:spacing w:line="200" w:lineRule="exact"/>
        <w:rPr>
          <w:sz w:val="20"/>
          <w:szCs w:val="20"/>
        </w:rPr>
      </w:pPr>
    </w:p>
    <w:p w14:paraId="0EB580D7" w14:textId="77777777" w:rsidR="00464766" w:rsidRPr="00EB4AFE" w:rsidRDefault="00464766" w:rsidP="00464766">
      <w:pPr>
        <w:tabs>
          <w:tab w:val="left" w:pos="2880"/>
        </w:tabs>
        <w:spacing w:before="15" w:line="200" w:lineRule="exact"/>
        <w:rPr>
          <w:sz w:val="20"/>
          <w:szCs w:val="20"/>
        </w:rPr>
      </w:pPr>
    </w:p>
    <w:p w14:paraId="641C6B0E"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w w:val="102"/>
        </w:rPr>
        <w:t>S</w:t>
      </w:r>
      <w:r w:rsidRPr="00EB4AFE">
        <w:rPr>
          <w:rFonts w:eastAsia="Times New Roman"/>
          <w:b/>
          <w:bCs/>
          <w:spacing w:val="2"/>
          <w:w w:val="112"/>
        </w:rPr>
        <w:t>t</w:t>
      </w:r>
      <w:r w:rsidRPr="00EB4AFE">
        <w:rPr>
          <w:rFonts w:eastAsia="Times New Roman"/>
          <w:b/>
          <w:bCs/>
          <w:spacing w:val="6"/>
          <w:w w:val="110"/>
        </w:rPr>
        <w:t>a</w:t>
      </w:r>
      <w:r w:rsidRPr="00EB4AFE">
        <w:rPr>
          <w:rFonts w:eastAsia="Times New Roman"/>
          <w:b/>
          <w:bCs/>
          <w:spacing w:val="2"/>
          <w:w w:val="112"/>
        </w:rPr>
        <w:t>t</w:t>
      </w:r>
      <w:r w:rsidRPr="00EB4AFE">
        <w:rPr>
          <w:rFonts w:eastAsia="Times New Roman"/>
          <w:b/>
          <w:bCs/>
          <w:w w:val="114"/>
        </w:rPr>
        <w:t>u</w:t>
      </w:r>
      <w:r w:rsidRPr="00EB4AFE">
        <w:rPr>
          <w:rFonts w:eastAsia="Times New Roman"/>
          <w:b/>
          <w:bCs/>
          <w:spacing w:val="-1"/>
          <w:w w:val="116"/>
        </w:rPr>
        <w:t>s</w:t>
      </w:r>
      <w:r w:rsidRPr="00EB4AFE">
        <w:rPr>
          <w:rFonts w:eastAsia="Times New Roman"/>
          <w:b/>
          <w:bCs/>
          <w:w w:val="85"/>
        </w:rPr>
        <w:t>:</w:t>
      </w:r>
      <w:r w:rsidRPr="00EB4AFE">
        <w:rPr>
          <w:rFonts w:eastAsia="Times New Roman"/>
          <w:b/>
          <w:bCs/>
          <w:w w:val="85"/>
        </w:rPr>
        <w:tab/>
        <w:t>Approved</w:t>
      </w:r>
    </w:p>
    <w:p w14:paraId="3143E5B5" w14:textId="77777777" w:rsidR="00464766" w:rsidRPr="00EB4AFE" w:rsidRDefault="00464766" w:rsidP="00464766">
      <w:pPr>
        <w:tabs>
          <w:tab w:val="left" w:pos="2880"/>
        </w:tabs>
        <w:spacing w:line="200" w:lineRule="exact"/>
        <w:rPr>
          <w:sz w:val="20"/>
          <w:szCs w:val="20"/>
        </w:rPr>
      </w:pPr>
    </w:p>
    <w:p w14:paraId="14D020A1" w14:textId="77777777" w:rsidR="00464766" w:rsidRPr="00EB4AFE" w:rsidRDefault="00464766" w:rsidP="00464766">
      <w:pPr>
        <w:tabs>
          <w:tab w:val="left" w:pos="2880"/>
        </w:tabs>
        <w:spacing w:before="15" w:line="200" w:lineRule="exact"/>
        <w:rPr>
          <w:sz w:val="20"/>
          <w:szCs w:val="20"/>
        </w:rPr>
      </w:pPr>
    </w:p>
    <w:p w14:paraId="0F808C18" w14:textId="01C03BEB" w:rsidR="00464766" w:rsidRPr="00EB4AFE" w:rsidRDefault="00464766" w:rsidP="00464766">
      <w:pPr>
        <w:tabs>
          <w:tab w:val="left" w:pos="2880"/>
        </w:tabs>
        <w:ind w:left="124" w:right="-20"/>
        <w:rPr>
          <w:rFonts w:eastAsia="Times New Roman"/>
        </w:rPr>
      </w:pPr>
      <w:r w:rsidRPr="00EB4AFE">
        <w:rPr>
          <w:rFonts w:eastAsia="Times New Roman"/>
          <w:b/>
          <w:bCs/>
          <w:spacing w:val="-5"/>
        </w:rPr>
        <w:t>D</w:t>
      </w:r>
      <w:r w:rsidRPr="00EB4AFE">
        <w:rPr>
          <w:rFonts w:eastAsia="Times New Roman"/>
          <w:b/>
          <w:bCs/>
          <w:spacing w:val="6"/>
        </w:rPr>
        <w:t>a</w:t>
      </w:r>
      <w:r w:rsidRPr="00EB4AFE">
        <w:rPr>
          <w:rFonts w:eastAsia="Times New Roman"/>
          <w:b/>
          <w:bCs/>
          <w:spacing w:val="2"/>
        </w:rPr>
        <w:t>t</w:t>
      </w:r>
      <w:r w:rsidRPr="00EB4AFE">
        <w:rPr>
          <w:rFonts w:eastAsia="Times New Roman"/>
          <w:b/>
          <w:bCs/>
        </w:rPr>
        <w:t>e</w:t>
      </w:r>
      <w:r w:rsidRPr="00EB4AFE">
        <w:rPr>
          <w:rFonts w:eastAsia="Times New Roman"/>
          <w:b/>
          <w:bCs/>
          <w:spacing w:val="38"/>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6"/>
          <w:w w:val="110"/>
        </w:rPr>
        <w:t>d</w:t>
      </w:r>
      <w:r w:rsidRPr="00EB4AFE">
        <w:rPr>
          <w:rFonts w:eastAsia="Times New Roman"/>
          <w:b/>
          <w:bCs/>
          <w:spacing w:val="-4"/>
          <w:w w:val="118"/>
        </w:rPr>
        <w:t>o</w:t>
      </w:r>
      <w:r w:rsidRPr="00EB4AFE">
        <w:rPr>
          <w:rFonts w:eastAsia="Times New Roman"/>
          <w:b/>
          <w:bCs/>
          <w:spacing w:val="2"/>
          <w:w w:val="113"/>
        </w:rPr>
        <w:t>c</w:t>
      </w:r>
      <w:r w:rsidRPr="00EB4AFE">
        <w:rPr>
          <w:rFonts w:eastAsia="Times New Roman"/>
          <w:b/>
          <w:bCs/>
          <w:w w:val="114"/>
        </w:rPr>
        <w:t>u</w:t>
      </w:r>
      <w:r w:rsidRPr="00EB4AFE">
        <w:rPr>
          <w:rFonts w:eastAsia="Times New Roman"/>
          <w:b/>
          <w:bCs/>
          <w:spacing w:val="-1"/>
          <w:w w:val="115"/>
        </w:rPr>
        <w:t>m</w:t>
      </w:r>
      <w:r w:rsidRPr="00EB4AFE">
        <w:rPr>
          <w:rFonts w:eastAsia="Times New Roman"/>
          <w:b/>
          <w:bCs/>
          <w:spacing w:val="-4"/>
          <w:w w:val="118"/>
        </w:rPr>
        <w:t>e</w:t>
      </w:r>
      <w:r w:rsidRPr="00EB4AFE">
        <w:rPr>
          <w:rFonts w:eastAsia="Times New Roman"/>
          <w:b/>
          <w:bCs/>
          <w:spacing w:val="-2"/>
          <w:w w:val="116"/>
        </w:rPr>
        <w:t>n</w:t>
      </w:r>
      <w:r w:rsidRPr="00EB4AFE">
        <w:rPr>
          <w:rFonts w:eastAsia="Times New Roman"/>
          <w:b/>
          <w:bCs/>
          <w:spacing w:val="2"/>
          <w:w w:val="112"/>
        </w:rPr>
        <w:t>t</w:t>
      </w:r>
      <w:r w:rsidRPr="00EB4AFE">
        <w:rPr>
          <w:rFonts w:eastAsia="Times New Roman"/>
          <w:b/>
          <w:bCs/>
          <w:w w:val="85"/>
        </w:rPr>
        <w:t>:</w:t>
      </w:r>
      <w:r w:rsidRPr="00EB4AFE">
        <w:rPr>
          <w:rFonts w:eastAsia="Times New Roman"/>
          <w:b/>
          <w:bCs/>
        </w:rPr>
        <w:tab/>
      </w:r>
      <w:r w:rsidRPr="00EB4AFE">
        <w:rPr>
          <w:rFonts w:eastAsia="Times New Roman"/>
          <w:b/>
          <w:bCs/>
          <w:spacing w:val="-6"/>
          <w:w w:val="107"/>
        </w:rPr>
        <w:t>20</w:t>
      </w:r>
      <w:r w:rsidR="00BC35DB">
        <w:rPr>
          <w:rFonts w:eastAsia="Times New Roman"/>
          <w:b/>
          <w:bCs/>
          <w:spacing w:val="-6"/>
          <w:w w:val="107"/>
        </w:rPr>
        <w:t>20</w:t>
      </w:r>
      <w:r w:rsidRPr="00EB4AFE">
        <w:rPr>
          <w:rFonts w:eastAsia="Times New Roman"/>
          <w:b/>
          <w:bCs/>
          <w:spacing w:val="-3"/>
          <w:w w:val="119"/>
        </w:rPr>
        <w:t>-</w:t>
      </w:r>
      <w:r w:rsidR="00BC35DB">
        <w:rPr>
          <w:rFonts w:eastAsia="Times New Roman"/>
          <w:b/>
          <w:bCs/>
          <w:spacing w:val="-6"/>
          <w:w w:val="107"/>
        </w:rPr>
        <w:t>03</w:t>
      </w:r>
      <w:r w:rsidRPr="00EB4AFE">
        <w:rPr>
          <w:rFonts w:eastAsia="Times New Roman"/>
          <w:b/>
          <w:bCs/>
          <w:spacing w:val="-6"/>
          <w:w w:val="107"/>
        </w:rPr>
        <w:t>-</w:t>
      </w:r>
      <w:r w:rsidR="00BC35DB">
        <w:rPr>
          <w:rFonts w:eastAsia="Times New Roman"/>
          <w:b/>
          <w:bCs/>
          <w:spacing w:val="-6"/>
          <w:w w:val="107"/>
        </w:rPr>
        <w:t>27</w:t>
      </w:r>
    </w:p>
    <w:p w14:paraId="518B32C2" w14:textId="77777777" w:rsidR="00464766" w:rsidRPr="00EB4AFE" w:rsidRDefault="00464766" w:rsidP="00464766">
      <w:pPr>
        <w:tabs>
          <w:tab w:val="left" w:pos="2880"/>
        </w:tabs>
        <w:spacing w:line="200" w:lineRule="exact"/>
        <w:rPr>
          <w:sz w:val="20"/>
          <w:szCs w:val="20"/>
        </w:rPr>
      </w:pPr>
    </w:p>
    <w:p w14:paraId="64272599" w14:textId="77777777" w:rsidR="00464766" w:rsidRPr="00EB4AFE" w:rsidRDefault="00464766" w:rsidP="00464766">
      <w:pPr>
        <w:tabs>
          <w:tab w:val="left" w:pos="2880"/>
        </w:tabs>
        <w:spacing w:before="15" w:line="200" w:lineRule="exact"/>
        <w:rPr>
          <w:sz w:val="20"/>
          <w:szCs w:val="20"/>
        </w:rPr>
      </w:pPr>
    </w:p>
    <w:p w14:paraId="4CDA58B7" w14:textId="77777777" w:rsidR="00464766" w:rsidRPr="00EB4AFE" w:rsidRDefault="00464766" w:rsidP="00464766">
      <w:pPr>
        <w:tabs>
          <w:tab w:val="left" w:pos="2880"/>
        </w:tabs>
        <w:ind w:left="124" w:right="-20"/>
        <w:rPr>
          <w:rFonts w:eastAsia="Times New Roman"/>
        </w:rPr>
      </w:pPr>
      <w:r w:rsidRPr="00EB4AFE">
        <w:rPr>
          <w:rFonts w:eastAsia="Times New Roman"/>
          <w:b/>
          <w:bCs/>
          <w:spacing w:val="1"/>
        </w:rPr>
        <w:t>S</w:t>
      </w:r>
      <w:r w:rsidRPr="00EB4AFE">
        <w:rPr>
          <w:rFonts w:eastAsia="Times New Roman"/>
          <w:b/>
          <w:bCs/>
          <w:spacing w:val="-4"/>
        </w:rPr>
        <w:t>o</w:t>
      </w:r>
      <w:r w:rsidRPr="00EB4AFE">
        <w:rPr>
          <w:rFonts w:eastAsia="Times New Roman"/>
          <w:b/>
          <w:bCs/>
        </w:rPr>
        <w:t>ur</w:t>
      </w:r>
      <w:r w:rsidRPr="00EB4AFE">
        <w:rPr>
          <w:rFonts w:eastAsia="Times New Roman"/>
          <w:b/>
          <w:bCs/>
          <w:spacing w:val="2"/>
        </w:rPr>
        <w:t>c</w:t>
      </w:r>
      <w:r w:rsidRPr="00EB4AFE">
        <w:rPr>
          <w:rFonts w:eastAsia="Times New Roman"/>
          <w:b/>
          <w:bCs/>
          <w:spacing w:val="-4"/>
        </w:rPr>
        <w:t>e</w:t>
      </w:r>
      <w:r w:rsidRPr="00EB4AFE">
        <w:rPr>
          <w:rFonts w:eastAsia="Times New Roman"/>
          <w:b/>
          <w:bCs/>
        </w:rPr>
        <w:t>:</w:t>
      </w:r>
      <w:r w:rsidRPr="00EB4AFE">
        <w:rPr>
          <w:rFonts w:eastAsia="Times New Roman"/>
          <w:b/>
          <w:bCs/>
          <w:spacing w:val="4"/>
        </w:rPr>
        <w:t xml:space="preserve"> </w:t>
      </w:r>
      <w:r w:rsidRPr="00EB4AFE">
        <w:rPr>
          <w:rFonts w:eastAsia="Times New Roman"/>
          <w:b/>
          <w:bCs/>
        </w:rPr>
        <w:tab/>
      </w:r>
      <w:r>
        <w:rPr>
          <w:rFonts w:eastAsia="Times New Roman"/>
          <w:b/>
          <w:bCs/>
        </w:rPr>
        <w:t>3DG</w:t>
      </w:r>
    </w:p>
    <w:p w14:paraId="6F8A412A" w14:textId="77777777" w:rsidR="00464766" w:rsidRPr="00EB4AFE" w:rsidRDefault="00464766" w:rsidP="00464766">
      <w:pPr>
        <w:tabs>
          <w:tab w:val="left" w:pos="2880"/>
        </w:tabs>
        <w:spacing w:line="200" w:lineRule="exact"/>
        <w:rPr>
          <w:sz w:val="20"/>
          <w:szCs w:val="20"/>
        </w:rPr>
      </w:pPr>
    </w:p>
    <w:p w14:paraId="25F2DC8C" w14:textId="77777777" w:rsidR="00464766" w:rsidRPr="00EB4AFE" w:rsidRDefault="00464766" w:rsidP="00464766">
      <w:pPr>
        <w:tabs>
          <w:tab w:val="left" w:pos="2880"/>
        </w:tabs>
        <w:spacing w:before="15" w:line="200" w:lineRule="exact"/>
        <w:rPr>
          <w:sz w:val="20"/>
          <w:szCs w:val="20"/>
        </w:rPr>
      </w:pPr>
    </w:p>
    <w:p w14:paraId="7103BD19" w14:textId="77777777" w:rsidR="00464766" w:rsidRPr="00EB4AFE" w:rsidRDefault="00464766" w:rsidP="00464766">
      <w:pPr>
        <w:tabs>
          <w:tab w:val="left" w:pos="2880"/>
        </w:tabs>
        <w:ind w:left="124" w:right="-20"/>
        <w:rPr>
          <w:rFonts w:eastAsia="Times New Roman"/>
        </w:rPr>
      </w:pPr>
      <w:r w:rsidRPr="00EB4AFE">
        <w:rPr>
          <w:rFonts w:eastAsia="Times New Roman"/>
          <w:b/>
          <w:bCs/>
          <w:w w:val="109"/>
        </w:rPr>
        <w:t>E</w:t>
      </w:r>
      <w:r w:rsidRPr="00EB4AFE">
        <w:rPr>
          <w:rFonts w:eastAsia="Times New Roman"/>
          <w:b/>
          <w:bCs/>
          <w:spacing w:val="-4"/>
          <w:w w:val="109"/>
        </w:rPr>
        <w:t>x</w:t>
      </w:r>
      <w:r w:rsidRPr="00EB4AFE">
        <w:rPr>
          <w:rFonts w:eastAsia="Times New Roman"/>
          <w:b/>
          <w:bCs/>
          <w:spacing w:val="4"/>
          <w:w w:val="109"/>
        </w:rPr>
        <w:t>p</w:t>
      </w:r>
      <w:r w:rsidRPr="00EB4AFE">
        <w:rPr>
          <w:rFonts w:eastAsia="Times New Roman"/>
          <w:b/>
          <w:bCs/>
          <w:spacing w:val="-4"/>
          <w:w w:val="109"/>
        </w:rPr>
        <w:t>e</w:t>
      </w:r>
      <w:r w:rsidRPr="00EB4AFE">
        <w:rPr>
          <w:rFonts w:eastAsia="Times New Roman"/>
          <w:b/>
          <w:bCs/>
          <w:spacing w:val="2"/>
          <w:w w:val="109"/>
        </w:rPr>
        <w:t>ct</w:t>
      </w:r>
      <w:r w:rsidRPr="00EB4AFE">
        <w:rPr>
          <w:rFonts w:eastAsia="Times New Roman"/>
          <w:b/>
          <w:bCs/>
          <w:spacing w:val="-4"/>
          <w:w w:val="109"/>
        </w:rPr>
        <w:t>e</w:t>
      </w:r>
      <w:r w:rsidRPr="00EB4AFE">
        <w:rPr>
          <w:rFonts w:eastAsia="Times New Roman"/>
          <w:b/>
          <w:bCs/>
          <w:w w:val="109"/>
        </w:rPr>
        <w:t>d</w:t>
      </w:r>
      <w:r w:rsidRPr="00EB4AFE">
        <w:rPr>
          <w:rFonts w:eastAsia="Times New Roman"/>
          <w:b/>
          <w:bCs/>
          <w:spacing w:val="-8"/>
          <w:w w:val="109"/>
        </w:rPr>
        <w:t xml:space="preserve"> </w:t>
      </w:r>
      <w:r w:rsidRPr="00EB4AFE">
        <w:rPr>
          <w:rFonts w:eastAsia="Times New Roman"/>
          <w:b/>
          <w:bCs/>
          <w:spacing w:val="6"/>
          <w:w w:val="110"/>
        </w:rPr>
        <w:t>a</w:t>
      </w:r>
      <w:r w:rsidRPr="00EB4AFE">
        <w:rPr>
          <w:rFonts w:eastAsia="Times New Roman"/>
          <w:b/>
          <w:bCs/>
          <w:spacing w:val="2"/>
          <w:w w:val="113"/>
        </w:rPr>
        <w:t>c</w:t>
      </w:r>
      <w:r w:rsidRPr="00EB4AFE">
        <w:rPr>
          <w:rFonts w:eastAsia="Times New Roman"/>
          <w:b/>
          <w:bCs/>
          <w:spacing w:val="2"/>
          <w:w w:val="112"/>
        </w:rPr>
        <w:t>t</w:t>
      </w:r>
      <w:r w:rsidRPr="00EB4AFE">
        <w:rPr>
          <w:rFonts w:eastAsia="Times New Roman"/>
          <w:b/>
          <w:bCs/>
          <w:w w:val="115"/>
        </w:rPr>
        <w:t>i</w:t>
      </w:r>
      <w:r w:rsidRPr="00EB4AFE">
        <w:rPr>
          <w:rFonts w:eastAsia="Times New Roman"/>
          <w:b/>
          <w:bCs/>
          <w:spacing w:val="-4"/>
          <w:w w:val="118"/>
        </w:rPr>
        <w:t>o</w:t>
      </w:r>
      <w:r w:rsidRPr="00EB4AFE">
        <w:rPr>
          <w:rFonts w:eastAsia="Times New Roman"/>
          <w:b/>
          <w:bCs/>
          <w:spacing w:val="-2"/>
          <w:w w:val="116"/>
        </w:rPr>
        <w:t>n</w:t>
      </w:r>
      <w:r w:rsidRPr="00EB4AFE">
        <w:rPr>
          <w:rFonts w:eastAsia="Times New Roman"/>
          <w:b/>
          <w:bCs/>
          <w:w w:val="85"/>
        </w:rPr>
        <w:t>:</w:t>
      </w:r>
      <w:r w:rsidRPr="00EB4AFE">
        <w:rPr>
          <w:rFonts w:eastAsia="Times New Roman"/>
          <w:b/>
          <w:bCs/>
        </w:rPr>
        <w:tab/>
      </w:r>
    </w:p>
    <w:p w14:paraId="377A6AE8" w14:textId="77777777" w:rsidR="00464766" w:rsidRPr="00EB4AFE" w:rsidRDefault="00464766" w:rsidP="00464766">
      <w:pPr>
        <w:tabs>
          <w:tab w:val="left" w:pos="2880"/>
        </w:tabs>
        <w:spacing w:line="200" w:lineRule="exact"/>
        <w:rPr>
          <w:sz w:val="20"/>
          <w:szCs w:val="20"/>
        </w:rPr>
      </w:pPr>
    </w:p>
    <w:p w14:paraId="6E6425D0" w14:textId="77777777" w:rsidR="00464766" w:rsidRPr="00EB4AFE" w:rsidRDefault="00464766" w:rsidP="00464766">
      <w:pPr>
        <w:tabs>
          <w:tab w:val="left" w:pos="2880"/>
        </w:tabs>
        <w:spacing w:before="15" w:line="200" w:lineRule="exact"/>
        <w:rPr>
          <w:sz w:val="20"/>
          <w:szCs w:val="20"/>
        </w:rPr>
      </w:pPr>
    </w:p>
    <w:p w14:paraId="130B8D1C" w14:textId="46C7604A" w:rsidR="00464766" w:rsidRPr="00EB4AFE" w:rsidRDefault="00464766" w:rsidP="00464766">
      <w:pPr>
        <w:tabs>
          <w:tab w:val="left" w:pos="2880"/>
        </w:tabs>
        <w:ind w:left="124" w:right="-20"/>
        <w:rPr>
          <w:rFonts w:eastAsia="Times New Roman"/>
        </w:rPr>
      </w:pPr>
      <w:r w:rsidRPr="00EB4AFE">
        <w:rPr>
          <w:rFonts w:eastAsia="Times New Roman"/>
          <w:b/>
          <w:bCs/>
          <w:spacing w:val="4"/>
        </w:rPr>
        <w:t>N</w:t>
      </w:r>
      <w:r w:rsidRPr="00EB4AFE">
        <w:rPr>
          <w:rFonts w:eastAsia="Times New Roman"/>
          <w:b/>
          <w:bCs/>
          <w:spacing w:val="-4"/>
        </w:rPr>
        <w:t>o</w:t>
      </w:r>
      <w:r w:rsidRPr="00EB4AFE">
        <w:rPr>
          <w:rFonts w:eastAsia="Times New Roman"/>
          <w:b/>
          <w:bCs/>
        </w:rPr>
        <w:t>.</w:t>
      </w:r>
      <w:r w:rsidRPr="00EB4AFE">
        <w:rPr>
          <w:rFonts w:eastAsia="Times New Roman"/>
          <w:b/>
          <w:bCs/>
          <w:spacing w:val="14"/>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4"/>
        </w:rPr>
        <w:t>p</w:t>
      </w:r>
      <w:r w:rsidRPr="00EB4AFE">
        <w:rPr>
          <w:rFonts w:eastAsia="Times New Roman"/>
          <w:b/>
          <w:bCs/>
          <w:spacing w:val="6"/>
        </w:rPr>
        <w:t>a</w:t>
      </w:r>
      <w:r w:rsidRPr="00EB4AFE">
        <w:rPr>
          <w:rFonts w:eastAsia="Times New Roman"/>
          <w:b/>
          <w:bCs/>
          <w:spacing w:val="8"/>
        </w:rPr>
        <w:t>g</w:t>
      </w:r>
      <w:r w:rsidRPr="00EB4AFE">
        <w:rPr>
          <w:rFonts w:eastAsia="Times New Roman"/>
          <w:b/>
          <w:bCs/>
          <w:spacing w:val="-4"/>
        </w:rPr>
        <w:t>e</w:t>
      </w:r>
      <w:r w:rsidRPr="00EB4AFE">
        <w:rPr>
          <w:rFonts w:eastAsia="Times New Roman"/>
          <w:b/>
          <w:bCs/>
          <w:spacing w:val="-1"/>
        </w:rPr>
        <w:t>s</w:t>
      </w:r>
      <w:r w:rsidRPr="00EB4AFE">
        <w:rPr>
          <w:rFonts w:eastAsia="Times New Roman"/>
          <w:b/>
          <w:bCs/>
        </w:rPr>
        <w:t xml:space="preserve">: </w:t>
      </w:r>
      <w:r w:rsidRPr="00EB4AFE">
        <w:rPr>
          <w:rFonts w:eastAsia="Times New Roman"/>
          <w:b/>
          <w:bCs/>
        </w:rPr>
        <w:tab/>
      </w:r>
      <w:r w:rsidR="008C5B18">
        <w:rPr>
          <w:rFonts w:eastAsia="Times New Roman"/>
          <w:b/>
          <w:bCs/>
        </w:rPr>
        <w:t>91</w:t>
      </w:r>
    </w:p>
    <w:p w14:paraId="3D31180E" w14:textId="77777777" w:rsidR="00464766" w:rsidRPr="00EB4AFE" w:rsidRDefault="00464766" w:rsidP="00464766">
      <w:pPr>
        <w:tabs>
          <w:tab w:val="left" w:pos="2880"/>
        </w:tabs>
        <w:spacing w:line="200" w:lineRule="exact"/>
        <w:rPr>
          <w:sz w:val="20"/>
          <w:szCs w:val="20"/>
        </w:rPr>
      </w:pPr>
    </w:p>
    <w:p w14:paraId="1F74A35C" w14:textId="77777777" w:rsidR="00464766" w:rsidRPr="00EB4AFE" w:rsidRDefault="00464766" w:rsidP="00464766">
      <w:pPr>
        <w:spacing w:before="15" w:line="200" w:lineRule="exact"/>
        <w:rPr>
          <w:sz w:val="20"/>
          <w:szCs w:val="20"/>
        </w:rPr>
      </w:pPr>
    </w:p>
    <w:p w14:paraId="58ABC4D5" w14:textId="77777777" w:rsidR="00464766" w:rsidRPr="00EB4AFE" w:rsidRDefault="00464766" w:rsidP="00464766">
      <w:pPr>
        <w:tabs>
          <w:tab w:val="left" w:pos="2620"/>
        </w:tabs>
        <w:ind w:left="124" w:right="-20"/>
        <w:rPr>
          <w:rFonts w:eastAsia="Times New Roman"/>
        </w:rPr>
      </w:pPr>
      <w:r w:rsidRPr="00EB4AFE">
        <w:rPr>
          <w:rFonts w:eastAsia="Times New Roman"/>
          <w:b/>
          <w:bCs/>
        </w:rPr>
        <w:t>E</w:t>
      </w:r>
      <w:r w:rsidRPr="00EB4AFE">
        <w:rPr>
          <w:rFonts w:eastAsia="Times New Roman"/>
          <w:b/>
          <w:bCs/>
          <w:spacing w:val="-1"/>
        </w:rPr>
        <w:t>m</w:t>
      </w:r>
      <w:r w:rsidRPr="00EB4AFE">
        <w:rPr>
          <w:rFonts w:eastAsia="Times New Roman"/>
          <w:b/>
          <w:bCs/>
          <w:spacing w:val="6"/>
        </w:rPr>
        <w:t>a</w:t>
      </w:r>
      <w:r w:rsidRPr="00EB4AFE">
        <w:rPr>
          <w:rFonts w:eastAsia="Times New Roman"/>
          <w:b/>
          <w:bCs/>
        </w:rPr>
        <w:t>il</w:t>
      </w:r>
      <w:r w:rsidRPr="00EB4AFE">
        <w:rPr>
          <w:rFonts w:eastAsia="Times New Roman"/>
          <w:b/>
          <w:bCs/>
          <w:spacing w:val="40"/>
        </w:rPr>
        <w:t xml:space="preserve"> </w:t>
      </w:r>
      <w:r w:rsidRPr="00EB4AFE">
        <w:rPr>
          <w:rFonts w:eastAsia="Times New Roman"/>
          <w:b/>
          <w:bCs/>
          <w:spacing w:val="-4"/>
        </w:rPr>
        <w:t>o</w:t>
      </w:r>
      <w:r w:rsidRPr="00EB4AFE">
        <w:rPr>
          <w:rFonts w:eastAsia="Times New Roman"/>
          <w:b/>
          <w:bCs/>
        </w:rPr>
        <w:t>f</w:t>
      </w:r>
      <w:r w:rsidRPr="00EB4AFE">
        <w:rPr>
          <w:rFonts w:eastAsia="Times New Roman"/>
          <w:b/>
          <w:bCs/>
          <w:spacing w:val="5"/>
        </w:rPr>
        <w:t xml:space="preserve"> </w:t>
      </w:r>
      <w:r w:rsidRPr="00EB4AFE">
        <w:rPr>
          <w:rFonts w:eastAsia="Times New Roman"/>
          <w:b/>
          <w:bCs/>
          <w:spacing w:val="2"/>
          <w:w w:val="113"/>
        </w:rPr>
        <w:t>c</w:t>
      </w:r>
      <w:r w:rsidRPr="00EB4AFE">
        <w:rPr>
          <w:rFonts w:eastAsia="Times New Roman"/>
          <w:b/>
          <w:bCs/>
          <w:spacing w:val="-4"/>
          <w:w w:val="118"/>
        </w:rPr>
        <w:t>o</w:t>
      </w:r>
      <w:r w:rsidRPr="00EB4AFE">
        <w:rPr>
          <w:rFonts w:eastAsia="Times New Roman"/>
          <w:b/>
          <w:bCs/>
          <w:spacing w:val="-2"/>
          <w:w w:val="116"/>
        </w:rPr>
        <w:t>n</w:t>
      </w:r>
      <w:r w:rsidRPr="00EB4AFE">
        <w:rPr>
          <w:rFonts w:eastAsia="Times New Roman"/>
          <w:b/>
          <w:bCs/>
          <w:spacing w:val="-4"/>
          <w:w w:val="105"/>
        </w:rPr>
        <w:t>v</w:t>
      </w:r>
      <w:r w:rsidRPr="00EB4AFE">
        <w:rPr>
          <w:rFonts w:eastAsia="Times New Roman"/>
          <w:b/>
          <w:bCs/>
          <w:spacing w:val="-4"/>
          <w:w w:val="118"/>
        </w:rPr>
        <w:t>e</w:t>
      </w:r>
      <w:r w:rsidRPr="00EB4AFE">
        <w:rPr>
          <w:rFonts w:eastAsia="Times New Roman"/>
          <w:b/>
          <w:bCs/>
          <w:spacing w:val="-2"/>
          <w:w w:val="116"/>
        </w:rPr>
        <w:t>n</w:t>
      </w:r>
      <w:r w:rsidRPr="00EB4AFE">
        <w:rPr>
          <w:rFonts w:eastAsia="Times New Roman"/>
          <w:b/>
          <w:bCs/>
          <w:spacing w:val="-4"/>
          <w:w w:val="118"/>
        </w:rPr>
        <w:t>o</w:t>
      </w:r>
      <w:r w:rsidRPr="00EB4AFE">
        <w:rPr>
          <w:rFonts w:eastAsia="Times New Roman"/>
          <w:b/>
          <w:bCs/>
        </w:rPr>
        <w:t>r</w:t>
      </w:r>
      <w:r w:rsidRPr="00EB4AFE">
        <w:rPr>
          <w:rFonts w:eastAsia="Times New Roman"/>
          <w:b/>
          <w:bCs/>
          <w:w w:val="85"/>
        </w:rPr>
        <w:t>: leonardo@chiariglione.org</w:t>
      </w:r>
      <w:r w:rsidRPr="00EB4AFE">
        <w:rPr>
          <w:rFonts w:eastAsia="Times New Roman"/>
          <w:b/>
          <w:bCs/>
        </w:rPr>
        <w:tab/>
      </w:r>
    </w:p>
    <w:p w14:paraId="50AAF300" w14:textId="77777777" w:rsidR="00464766" w:rsidRPr="00EB4AFE" w:rsidRDefault="00464766" w:rsidP="00464766">
      <w:pPr>
        <w:spacing w:before="6" w:line="180" w:lineRule="exact"/>
        <w:rPr>
          <w:sz w:val="18"/>
          <w:szCs w:val="18"/>
        </w:rPr>
      </w:pPr>
    </w:p>
    <w:p w14:paraId="493915C0" w14:textId="77777777" w:rsidR="00464766" w:rsidRPr="00EB4AFE" w:rsidRDefault="00464766" w:rsidP="00464766">
      <w:pPr>
        <w:spacing w:line="200" w:lineRule="exact"/>
        <w:rPr>
          <w:sz w:val="20"/>
          <w:szCs w:val="20"/>
        </w:rPr>
      </w:pPr>
    </w:p>
    <w:p w14:paraId="2E043CEB" w14:textId="77777777" w:rsidR="00464766" w:rsidRPr="00EB4AFE" w:rsidRDefault="00464766" w:rsidP="00464766">
      <w:pPr>
        <w:tabs>
          <w:tab w:val="left" w:pos="2620"/>
        </w:tabs>
        <w:spacing w:before="29"/>
        <w:ind w:left="124" w:right="-20"/>
        <w:rPr>
          <w:rFonts w:eastAsia="Times New Roman"/>
          <w:b/>
          <w:bCs/>
        </w:rPr>
      </w:pPr>
      <w:r w:rsidRPr="00EB4AFE">
        <w:rPr>
          <w:rFonts w:eastAsia="Times New Roman"/>
          <w:b/>
          <w:bCs/>
          <w:spacing w:val="1"/>
          <w:w w:val="112"/>
        </w:rPr>
        <w:t>C</w:t>
      </w:r>
      <w:r w:rsidRPr="00EB4AFE">
        <w:rPr>
          <w:rFonts w:eastAsia="Times New Roman"/>
          <w:b/>
          <w:bCs/>
          <w:spacing w:val="-4"/>
          <w:w w:val="112"/>
        </w:rPr>
        <w:t>o</w:t>
      </w:r>
      <w:r w:rsidRPr="00EB4AFE">
        <w:rPr>
          <w:rFonts w:eastAsia="Times New Roman"/>
          <w:b/>
          <w:bCs/>
          <w:spacing w:val="-1"/>
          <w:w w:val="112"/>
        </w:rPr>
        <w:t>mm</w:t>
      </w:r>
      <w:r w:rsidRPr="00EB4AFE">
        <w:rPr>
          <w:rFonts w:eastAsia="Times New Roman"/>
          <w:b/>
          <w:bCs/>
          <w:w w:val="112"/>
        </w:rPr>
        <w:t>i</w:t>
      </w:r>
      <w:r w:rsidRPr="00EB4AFE">
        <w:rPr>
          <w:rFonts w:eastAsia="Times New Roman"/>
          <w:b/>
          <w:bCs/>
          <w:spacing w:val="2"/>
          <w:w w:val="112"/>
        </w:rPr>
        <w:t>tt</w:t>
      </w:r>
      <w:r w:rsidRPr="00EB4AFE">
        <w:rPr>
          <w:rFonts w:eastAsia="Times New Roman"/>
          <w:b/>
          <w:bCs/>
          <w:spacing w:val="-4"/>
          <w:w w:val="112"/>
        </w:rPr>
        <w:t>e</w:t>
      </w:r>
      <w:r w:rsidRPr="00EB4AFE">
        <w:rPr>
          <w:rFonts w:eastAsia="Times New Roman"/>
          <w:b/>
          <w:bCs/>
          <w:w w:val="112"/>
        </w:rPr>
        <w:t>e</w:t>
      </w:r>
      <w:r w:rsidRPr="00EB4AFE">
        <w:rPr>
          <w:rFonts w:eastAsia="Times New Roman"/>
          <w:b/>
          <w:bCs/>
          <w:spacing w:val="-18"/>
          <w:w w:val="112"/>
        </w:rPr>
        <w:t xml:space="preserve"> </w:t>
      </w:r>
      <w:r w:rsidRPr="00EB4AFE">
        <w:rPr>
          <w:rFonts w:eastAsia="Times New Roman"/>
          <w:b/>
          <w:bCs/>
          <w:spacing w:val="8"/>
        </w:rPr>
        <w:t>U</w:t>
      </w:r>
      <w:r w:rsidRPr="00EB4AFE">
        <w:rPr>
          <w:rFonts w:eastAsia="Times New Roman"/>
          <w:b/>
          <w:bCs/>
          <w:spacing w:val="2"/>
        </w:rPr>
        <w:t>R</w:t>
      </w:r>
      <w:r w:rsidRPr="00EB4AFE">
        <w:rPr>
          <w:rFonts w:eastAsia="Times New Roman"/>
          <w:b/>
          <w:bCs/>
          <w:spacing w:val="-4"/>
        </w:rPr>
        <w:t>L</w:t>
      </w:r>
      <w:r w:rsidRPr="00EB4AFE">
        <w:rPr>
          <w:rFonts w:eastAsia="Times New Roman"/>
          <w:b/>
          <w:bCs/>
        </w:rPr>
        <w:t>: mpeg.chiariglione.org</w:t>
      </w:r>
    </w:p>
    <w:p w14:paraId="73A1D8DD" w14:textId="77777777" w:rsidR="00464766" w:rsidRPr="00EB4AFE" w:rsidRDefault="00464766" w:rsidP="00464766">
      <w:pPr>
        <w:rPr>
          <w:rFonts w:eastAsia="Times New Roman"/>
          <w:b/>
          <w:bCs/>
          <w:spacing w:val="1"/>
          <w:w w:val="112"/>
        </w:rPr>
      </w:pPr>
      <w:r w:rsidRPr="00EB4AFE">
        <w:rPr>
          <w:rFonts w:eastAsia="Times New Roman"/>
          <w:b/>
          <w:bCs/>
          <w:spacing w:val="1"/>
          <w:w w:val="112"/>
        </w:rPr>
        <w:br w:type="page"/>
      </w:r>
    </w:p>
    <w:p w14:paraId="230979CB" w14:textId="77777777" w:rsidR="00464766" w:rsidRPr="00F05803" w:rsidRDefault="00464766" w:rsidP="00464766">
      <w:pPr>
        <w:jc w:val="center"/>
        <w:rPr>
          <w:b/>
          <w:sz w:val="28"/>
          <w:szCs w:val="28"/>
          <w:lang w:val="en-GB"/>
        </w:rPr>
      </w:pPr>
      <w:r w:rsidRPr="00F05803">
        <w:rPr>
          <w:b/>
          <w:sz w:val="28"/>
          <w:szCs w:val="28"/>
          <w:lang w:val="en-GB"/>
        </w:rPr>
        <w:lastRenderedPageBreak/>
        <w:t>INTERNATIONAL ORGANISATION FOR STANDARDISATION</w:t>
      </w:r>
    </w:p>
    <w:p w14:paraId="3D921C9D" w14:textId="77777777" w:rsidR="00464766" w:rsidRPr="00F05803" w:rsidRDefault="00464766" w:rsidP="00464766">
      <w:pPr>
        <w:jc w:val="center"/>
        <w:rPr>
          <w:b/>
          <w:sz w:val="28"/>
          <w:lang w:val="en-GB"/>
        </w:rPr>
      </w:pPr>
      <w:r w:rsidRPr="00F05803">
        <w:rPr>
          <w:b/>
          <w:sz w:val="28"/>
          <w:lang w:val="en-GB"/>
        </w:rPr>
        <w:t>ORGANISATION INTERNATIONALE DE NORMALISATION</w:t>
      </w:r>
    </w:p>
    <w:p w14:paraId="296091E5" w14:textId="77777777" w:rsidR="00464766" w:rsidRPr="00F05803" w:rsidRDefault="00464766" w:rsidP="00464766">
      <w:pPr>
        <w:jc w:val="center"/>
        <w:rPr>
          <w:b/>
          <w:sz w:val="28"/>
          <w:lang w:val="en-GB"/>
        </w:rPr>
      </w:pPr>
      <w:r w:rsidRPr="00F05803">
        <w:rPr>
          <w:b/>
          <w:sz w:val="28"/>
          <w:lang w:val="en-GB"/>
        </w:rPr>
        <w:t>ISO/IEC JTC1/SC29/WG11</w:t>
      </w:r>
    </w:p>
    <w:p w14:paraId="78C9D661" w14:textId="77777777" w:rsidR="00464766" w:rsidRPr="00F05803" w:rsidRDefault="00464766" w:rsidP="00464766">
      <w:pPr>
        <w:jc w:val="center"/>
        <w:rPr>
          <w:b/>
          <w:lang w:val="en-GB"/>
        </w:rPr>
      </w:pPr>
      <w:r w:rsidRPr="00F05803">
        <w:rPr>
          <w:b/>
          <w:sz w:val="28"/>
          <w:lang w:val="en-GB"/>
        </w:rPr>
        <w:t>CODING OF MOVING PICTURES AND AUDIO</w:t>
      </w:r>
    </w:p>
    <w:p w14:paraId="72323F6C" w14:textId="69C5E062" w:rsidR="00464766" w:rsidRPr="00F05803" w:rsidRDefault="00464766" w:rsidP="00464766">
      <w:pPr>
        <w:jc w:val="right"/>
        <w:rPr>
          <w:b/>
          <w:lang w:val="en-GB"/>
        </w:rPr>
      </w:pPr>
      <w:r w:rsidRPr="00F05803">
        <w:rPr>
          <w:b/>
          <w:lang w:val="en-GB"/>
        </w:rPr>
        <w:t xml:space="preserve">ISO/IEC JTC1/SC29/WG11 </w:t>
      </w:r>
      <w:r w:rsidR="00C75074" w:rsidRPr="00F05803">
        <w:rPr>
          <w:b/>
          <w:sz w:val="36"/>
          <w:lang w:val="en-GB"/>
        </w:rPr>
        <w:t>N</w:t>
      </w:r>
      <w:r w:rsidR="00C75074">
        <w:rPr>
          <w:b/>
          <w:bCs/>
          <w:sz w:val="36"/>
          <w:szCs w:val="27"/>
          <w:lang w:val="en-GB"/>
        </w:rPr>
        <w:t>1</w:t>
      </w:r>
      <w:r w:rsidR="00BC35DB">
        <w:rPr>
          <w:b/>
          <w:bCs/>
          <w:sz w:val="36"/>
          <w:szCs w:val="27"/>
          <w:lang w:val="en-GB"/>
        </w:rPr>
        <w:t>9091</w:t>
      </w:r>
    </w:p>
    <w:p w14:paraId="0CB7F990" w14:textId="71C20000" w:rsidR="00464766" w:rsidRPr="00F05803" w:rsidRDefault="00BC35DB" w:rsidP="00464766">
      <w:pPr>
        <w:jc w:val="right"/>
        <w:rPr>
          <w:b/>
          <w:lang w:val="en-GB" w:eastAsia="ja-JP"/>
        </w:rPr>
      </w:pPr>
      <w:r>
        <w:rPr>
          <w:b/>
          <w:lang w:val="en-GB" w:eastAsia="ja-JP"/>
        </w:rPr>
        <w:t>January</w:t>
      </w:r>
      <w:r w:rsidRPr="00F05803">
        <w:rPr>
          <w:rFonts w:eastAsia="Malgun Gothic"/>
          <w:b/>
          <w:lang w:val="en-GB"/>
        </w:rPr>
        <w:t xml:space="preserve"> </w:t>
      </w:r>
      <w:r w:rsidR="00464766" w:rsidRPr="00F05803">
        <w:rPr>
          <w:rFonts w:eastAsia="Malgun Gothic"/>
          <w:b/>
          <w:lang w:val="en-GB"/>
        </w:rPr>
        <w:t>20</w:t>
      </w:r>
      <w:r>
        <w:rPr>
          <w:b/>
          <w:lang w:val="en-GB" w:eastAsia="ja-JP"/>
        </w:rPr>
        <w:t>20</w:t>
      </w:r>
      <w:r w:rsidR="00464766" w:rsidRPr="00F05803">
        <w:rPr>
          <w:rFonts w:eastAsia="Malgun Gothic"/>
          <w:b/>
          <w:lang w:val="en-GB"/>
        </w:rPr>
        <w:t xml:space="preserve">, </w:t>
      </w:r>
      <w:r>
        <w:rPr>
          <w:b/>
          <w:lang w:val="en-GB" w:eastAsia="ja-JP"/>
        </w:rPr>
        <w:t>Brussels</w:t>
      </w:r>
      <w:r w:rsidR="00464766" w:rsidRPr="00F05803">
        <w:rPr>
          <w:rFonts w:eastAsia="Malgun Gothic"/>
          <w:b/>
          <w:lang w:val="en-GB"/>
        </w:rPr>
        <w:t xml:space="preserve">, </w:t>
      </w:r>
      <w:r>
        <w:rPr>
          <w:b/>
          <w:lang w:val="en-GB" w:eastAsia="ja-JP"/>
        </w:rPr>
        <w:t>BE</w:t>
      </w:r>
    </w:p>
    <w:p w14:paraId="08EDCF60" w14:textId="77777777" w:rsidR="00464766" w:rsidRPr="00F05803" w:rsidRDefault="00464766" w:rsidP="00464766">
      <w:pPr>
        <w:jc w:val="right"/>
        <w:rPr>
          <w:rFonts w:eastAsia="Malgun Gothic"/>
          <w:b/>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8270"/>
      </w:tblGrid>
      <w:tr w:rsidR="00464766" w:rsidRPr="00F05803" w14:paraId="02BB6DD6" w14:textId="77777777" w:rsidTr="00DA44D0">
        <w:tc>
          <w:tcPr>
            <w:tcW w:w="1080" w:type="dxa"/>
          </w:tcPr>
          <w:p w14:paraId="263942FC" w14:textId="77777777" w:rsidR="00464766" w:rsidRPr="00F05803" w:rsidRDefault="00464766" w:rsidP="00DA44D0">
            <w:pPr>
              <w:suppressAutoHyphens/>
              <w:rPr>
                <w:b/>
                <w:lang w:val="en-GB"/>
              </w:rPr>
            </w:pPr>
            <w:r w:rsidRPr="00F05803">
              <w:rPr>
                <w:b/>
                <w:lang w:val="en-GB"/>
              </w:rPr>
              <w:t>Source</w:t>
            </w:r>
          </w:p>
        </w:tc>
        <w:tc>
          <w:tcPr>
            <w:tcW w:w="8491" w:type="dxa"/>
          </w:tcPr>
          <w:p w14:paraId="7DCB7E5B" w14:textId="77777777" w:rsidR="00464766" w:rsidRPr="00F05803" w:rsidRDefault="00464766" w:rsidP="00DA44D0">
            <w:pPr>
              <w:suppressAutoHyphens/>
              <w:rPr>
                <w:b/>
                <w:lang w:val="en-GB"/>
              </w:rPr>
            </w:pPr>
            <w:r w:rsidRPr="00F05803">
              <w:rPr>
                <w:b/>
                <w:lang w:val="en-GB"/>
              </w:rPr>
              <w:t>3DG</w:t>
            </w:r>
          </w:p>
        </w:tc>
      </w:tr>
      <w:tr w:rsidR="00464766" w:rsidRPr="00F05803" w14:paraId="7D7AD55A" w14:textId="77777777" w:rsidTr="00DA44D0">
        <w:tc>
          <w:tcPr>
            <w:tcW w:w="1080" w:type="dxa"/>
          </w:tcPr>
          <w:p w14:paraId="6B71591F" w14:textId="77777777" w:rsidR="00464766" w:rsidRPr="00F05803" w:rsidRDefault="00464766" w:rsidP="00DA44D0">
            <w:pPr>
              <w:suppressAutoHyphens/>
              <w:rPr>
                <w:b/>
                <w:lang w:val="en-GB"/>
              </w:rPr>
            </w:pPr>
            <w:r w:rsidRPr="00F05803">
              <w:rPr>
                <w:b/>
                <w:lang w:val="en-GB"/>
              </w:rPr>
              <w:t>Title</w:t>
            </w:r>
          </w:p>
        </w:tc>
        <w:tc>
          <w:tcPr>
            <w:tcW w:w="8491" w:type="dxa"/>
          </w:tcPr>
          <w:p w14:paraId="7674E4CF" w14:textId="3A86FBC8" w:rsidR="00464766" w:rsidRPr="00F05803" w:rsidRDefault="00464766" w:rsidP="00DA44D0">
            <w:pPr>
              <w:rPr>
                <w:b/>
                <w:lang w:val="en-GB"/>
              </w:rPr>
            </w:pPr>
            <w:r w:rsidRPr="00397DCA">
              <w:rPr>
                <w:rFonts w:eastAsiaTheme="minorEastAsia"/>
                <w:b/>
                <w:bCs/>
                <w:lang w:val="en-CA" w:eastAsia="ja-JP"/>
              </w:rPr>
              <w:t xml:space="preserve">G-PCC codec description </w:t>
            </w:r>
            <w:r w:rsidR="00C75074" w:rsidRPr="00397DCA">
              <w:rPr>
                <w:rFonts w:eastAsiaTheme="minorEastAsia"/>
                <w:b/>
                <w:bCs/>
                <w:lang w:val="en-CA" w:eastAsia="ja-JP"/>
              </w:rPr>
              <w:t>v</w:t>
            </w:r>
            <w:r w:rsidR="00BC35DB">
              <w:rPr>
                <w:rFonts w:eastAsiaTheme="minorEastAsia"/>
                <w:b/>
                <w:bCs/>
                <w:lang w:val="en-CA" w:eastAsia="ja-JP"/>
              </w:rPr>
              <w:t>6</w:t>
            </w:r>
          </w:p>
        </w:tc>
      </w:tr>
    </w:tbl>
    <w:p w14:paraId="6C57DD25" w14:textId="67760431" w:rsidR="00464766" w:rsidRDefault="00464766" w:rsidP="00464766">
      <w:pPr>
        <w:pStyle w:val="1"/>
        <w:numPr>
          <w:ilvl w:val="0"/>
          <w:numId w:val="0"/>
        </w:numPr>
        <w:ind w:left="432" w:hanging="432"/>
        <w:jc w:val="center"/>
        <w:rPr>
          <w:lang w:val="en-GB"/>
        </w:rPr>
      </w:pPr>
      <w:r>
        <w:rPr>
          <w:lang w:val="en-GB"/>
        </w:rPr>
        <w:t xml:space="preserve">G-PCC codec description </w:t>
      </w:r>
      <w:r w:rsidR="00C75074">
        <w:rPr>
          <w:lang w:val="en-GB"/>
        </w:rPr>
        <w:t>v</w:t>
      </w:r>
      <w:r w:rsidR="00BC35DB">
        <w:rPr>
          <w:lang w:val="en-GB"/>
        </w:rPr>
        <w:t>6</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1" w:name="_Ref502916174"/>
      <w:r w:rsidRPr="00397DCA">
        <w:rPr>
          <w:rFonts w:ascii="Times New Roman" w:hAnsi="Times New Roman"/>
          <w:lang w:val="en-CA"/>
        </w:rPr>
        <w:t>Abstract</w:t>
      </w:r>
      <w:bookmarkEnd w:id="1"/>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a8"/>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a8"/>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a8"/>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a8"/>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a8"/>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r w:rsidRPr="00397DCA">
        <w:rPr>
          <w:sz w:val="22"/>
          <w:lang w:val="en-CA" w:eastAsia="ja-JP"/>
        </w:rPr>
        <w:t>m45811: An overview of OBUF and neighbour usage for geometry coding</w:t>
      </w:r>
    </w:p>
    <w:p w14:paraId="794FFBAE" w14:textId="0C77286B" w:rsidR="00E660B6" w:rsidRDefault="00E660B6" w:rsidP="00CF6FA1">
      <w:pPr>
        <w:pStyle w:val="a8"/>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r w:rsidRPr="009814A3">
        <w:rPr>
          <w:sz w:val="22"/>
          <w:lang w:val="en-CA" w:eastAsia="ja-JP"/>
        </w:rPr>
        <w:lastRenderedPageBreak/>
        <w:t>m44486</w:t>
      </w:r>
      <w:r>
        <w:rPr>
          <w:sz w:val="22"/>
          <w:lang w:val="en-CA" w:eastAsia="ja-JP"/>
        </w:rPr>
        <w:t>, m46209: fixed-point RAHT</w:t>
      </w:r>
    </w:p>
    <w:p w14:paraId="6C976BC0" w14:textId="6B140AF5" w:rsidR="008C59F6" w:rsidRDefault="008C59F6" w:rsidP="008C59F6">
      <w:pPr>
        <w:pStyle w:val="a8"/>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a8"/>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a8"/>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a8"/>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a8"/>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a8"/>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a8"/>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r>
        <w:rPr>
          <w:rFonts w:eastAsia="ＭＳ Ｐゴシック"/>
          <w:color w:val="000000"/>
          <w:sz w:val="22"/>
        </w:rPr>
        <w:t xml:space="preserve">m51064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r w:rsidRPr="00163C58">
        <w:rPr>
          <w:rFonts w:eastAsia="ＭＳ Ｐゴシック"/>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r w:rsidRPr="00FD654E">
        <w:rPr>
          <w:rFonts w:eastAsia="ＭＳ Ｐゴシック"/>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r w:rsidRPr="00EC5099">
        <w:rPr>
          <w:rFonts w:eastAsia="ＭＳ Ｐゴシック"/>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r w:rsidRPr="00EC5099">
        <w:rPr>
          <w:rFonts w:eastAsia="ＭＳ Ｐゴシック"/>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r w:rsidRPr="001D1E39">
        <w:rPr>
          <w:rFonts w:eastAsia="ＭＳ Ｐゴシック"/>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r w:rsidRPr="0079727C">
        <w:rPr>
          <w:rFonts w:eastAsia="ＭＳ Ｐゴシック"/>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r w:rsidRPr="000877BC">
        <w:rPr>
          <w:rFonts w:eastAsia="ＭＳ Ｐゴシック"/>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ＭＳ Ｐゴシック"/>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r w:rsidRPr="002640A8">
        <w:rPr>
          <w:rFonts w:eastAsia="ＭＳ Ｐゴシック"/>
          <w:color w:val="000000"/>
          <w:sz w:val="22"/>
        </w:rPr>
        <w:t>m50642</w:t>
      </w:r>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r>
        <w:rPr>
          <w:rFonts w:eastAsia="ＭＳ Ｐゴシック"/>
          <w:color w:val="000000"/>
          <w:sz w:val="22"/>
        </w:rPr>
        <w:t>m52279: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r>
        <w:rPr>
          <w:rFonts w:eastAsia="ＭＳ Ｐゴシック"/>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r>
        <w:rPr>
          <w:rFonts w:eastAsia="ＭＳ Ｐゴシック"/>
          <w:color w:val="000000"/>
          <w:sz w:val="22"/>
        </w:rPr>
        <w:t xml:space="preserve">m50765: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m50743</w:t>
      </w:r>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m52337</w:t>
      </w:r>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r w:rsidRPr="00BC0FD8">
        <w:rPr>
          <w:rFonts w:eastAsia="ＭＳ Ｐゴシック"/>
          <w:color w:val="000000"/>
          <w:sz w:val="22"/>
        </w:rPr>
        <w:t>m52341</w:t>
      </w:r>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r>
        <w:rPr>
          <w:rFonts w:eastAsia="ＭＳ Ｐゴシック"/>
          <w:color w:val="000000"/>
          <w:sz w:val="22"/>
        </w:rPr>
        <w:t>m52343: H</w:t>
      </w:r>
      <w:r w:rsidRPr="003B1DE7">
        <w:rPr>
          <w:rFonts w:eastAsia="ＭＳ Ｐゴシック"/>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ＭＳ Ｐゴシック"/>
          <w:color w:val="000000"/>
          <w:sz w:val="22"/>
        </w:rPr>
      </w:pPr>
      <w:r w:rsidRPr="00230E26">
        <w:rPr>
          <w:rFonts w:eastAsia="ＭＳ Ｐゴシック"/>
          <w:color w:val="000000"/>
          <w:sz w:val="22"/>
        </w:rPr>
        <w:t>m51374</w:t>
      </w:r>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m50930: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m52400: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r>
        <w:rPr>
          <w:rFonts w:eastAsia="ＭＳ Ｐゴシック"/>
          <w:color w:val="000000"/>
          <w:sz w:val="22"/>
          <w:lang w:eastAsia="ja-JP"/>
        </w:rPr>
        <w:t>m52514: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m52524: </w:t>
      </w:r>
      <w:r w:rsidRPr="005E39DF">
        <w:rPr>
          <w:rFonts w:eastAsia="ＭＳ Ｐゴシック"/>
          <w:color w:val="000000"/>
          <w:sz w:val="22"/>
          <w:lang w:eastAsia="ja-JP"/>
        </w:rPr>
        <w:t>A method to compute dist2 values for LoD attribute coding</w:t>
      </w:r>
    </w:p>
    <w:p w14:paraId="1E4DA0B8" w14:textId="1FFD42B2" w:rsidR="00983270" w:rsidRPr="002640A8" w:rsidRDefault="00983270" w:rsidP="0098327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m52719: </w:t>
      </w:r>
      <w:r w:rsidRPr="00983270">
        <w:rPr>
          <w:rFonts w:eastAsia="ＭＳ Ｐゴシック"/>
          <w:color w:val="000000"/>
          <w:sz w:val="22"/>
          <w:lang w:eastAsia="ja-JP"/>
        </w:rPr>
        <w:t>Improved encoding for inter-channel residual prediction</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lastRenderedPageBreak/>
        <w:t>Overview</w:t>
      </w:r>
    </w:p>
    <w:p w14:paraId="43B51069" w14:textId="3F11B6CF" w:rsidR="00EE6895" w:rsidRPr="00397DCA" w:rsidRDefault="00333656" w:rsidP="004823EF">
      <w:pPr>
        <w:keepNext/>
        <w:spacing w:after="120"/>
        <w:rPr>
          <w:lang w:val="en-CA" w:eastAsia="ja-JP"/>
        </w:rPr>
      </w:pPr>
      <w:r>
        <w:rPr>
          <w:lang w:val="en-CA"/>
        </w:rPr>
        <w:fldChar w:fldCharType="begin"/>
      </w:r>
      <w:r>
        <w:rPr>
          <w:lang w:val="en-CA"/>
        </w:rPr>
        <w:instrText xml:space="preserve"> REF _Ref165880 \h </w:instrText>
      </w:r>
      <w:r>
        <w:rPr>
          <w:lang w:val="en-CA"/>
        </w:rPr>
      </w:r>
      <w:r>
        <w:rPr>
          <w:lang w:val="en-CA"/>
        </w:rPr>
        <w:fldChar w:fldCharType="separate"/>
      </w:r>
      <w:r>
        <w:t xml:space="preserve">Figure </w:t>
      </w:r>
      <w:r>
        <w:rPr>
          <w:noProof/>
        </w:rPr>
        <w:t>1</w:t>
      </w:r>
      <w:r>
        <w:rPr>
          <w:lang w:val="en-CA"/>
        </w:rPr>
        <w:fldChar w:fldCharType="end"/>
      </w:r>
      <w:r w:rsidR="00D62B65" w:rsidRPr="004823EF">
        <w:rPr>
          <w:noProof/>
          <w:lang w:eastAsia="ja-JP"/>
        </w:rPr>
        <mc:AlternateContent>
          <mc:Choice Requires="wpg">
            <w:drawing>
              <wp:anchor distT="0" distB="0" distL="114300" distR="114300" simplePos="0" relativeHeight="251625984" behindDoc="1" locked="0" layoutInCell="1" allowOverlap="1" wp14:anchorId="7134B998" wp14:editId="689FA860">
                <wp:simplePos x="0" y="0"/>
                <wp:positionH relativeFrom="column">
                  <wp:posOffset>5080</wp:posOffset>
                </wp:positionH>
                <wp:positionV relativeFrom="page">
                  <wp:posOffset>6086475</wp:posOffset>
                </wp:positionV>
                <wp:extent cx="5943600" cy="3849370"/>
                <wp:effectExtent l="0" t="0" r="0" b="0"/>
                <wp:wrapTight wrapText="bothSides">
                  <wp:wrapPolygon edited="0">
                    <wp:start x="2008" y="107"/>
                    <wp:lineTo x="0" y="534"/>
                    <wp:lineTo x="0" y="18172"/>
                    <wp:lineTo x="1315" y="19134"/>
                    <wp:lineTo x="0" y="20738"/>
                    <wp:lineTo x="0" y="21486"/>
                    <wp:lineTo x="21531" y="21486"/>
                    <wp:lineTo x="21531" y="20631"/>
                    <wp:lineTo x="9138" y="19134"/>
                    <wp:lineTo x="19938" y="17958"/>
                    <wp:lineTo x="20215" y="17424"/>
                    <wp:lineTo x="19177" y="17424"/>
                    <wp:lineTo x="21531" y="16783"/>
                    <wp:lineTo x="21531" y="2138"/>
                    <wp:lineTo x="19315" y="2031"/>
                    <wp:lineTo x="19938" y="1497"/>
                    <wp:lineTo x="19938" y="321"/>
                    <wp:lineTo x="19246" y="107"/>
                    <wp:lineTo x="2008" y="107"/>
                  </wp:wrapPolygon>
                </wp:wrapTight>
                <wp:docPr id="8" name="Group 8"/>
                <wp:cNvGraphicFramePr/>
                <a:graphic xmlns:a="http://schemas.openxmlformats.org/drawingml/2006/main">
                  <a:graphicData uri="http://schemas.microsoft.com/office/word/2010/wordprocessingGroup">
                    <wpg:wgp>
                      <wpg:cNvGrpSpPr/>
                      <wpg:grpSpPr>
                        <a:xfrm>
                          <a:off x="0" y="0"/>
                          <a:ext cx="5943600" cy="3849370"/>
                          <a:chOff x="0" y="8633"/>
                          <a:chExt cx="5940425" cy="3852802"/>
                        </a:xfrm>
                      </wpg:grpSpPr>
                      <pic:pic xmlns:pic="http://schemas.openxmlformats.org/drawingml/2006/picture">
                        <pic:nvPicPr>
                          <pic:cNvPr id="9" name="Picture 9"/>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8633"/>
                            <a:ext cx="5940425" cy="3658870"/>
                          </a:xfrm>
                          <a:prstGeom prst="rect">
                            <a:avLst/>
                          </a:prstGeom>
                          <a:noFill/>
                        </pic:spPr>
                      </pic:pic>
                      <wps:wsp>
                        <wps:cNvPr id="10" name="Text Box 10"/>
                        <wps:cNvSpPr txBox="1"/>
                        <wps:spPr>
                          <a:xfrm>
                            <a:off x="0" y="3708400"/>
                            <a:ext cx="5940425" cy="153035"/>
                          </a:xfrm>
                          <a:prstGeom prst="rect">
                            <a:avLst/>
                          </a:prstGeom>
                          <a:solidFill>
                            <a:prstClr val="white"/>
                          </a:solidFill>
                          <a:ln>
                            <a:noFill/>
                          </a:ln>
                        </wps:spPr>
                        <wps:txbx>
                          <w:txbxContent>
                            <w:p w14:paraId="61B4621C" w14:textId="64E0F7E5" w:rsidR="00306FA6" w:rsidRPr="00E75F21" w:rsidRDefault="00306FA6" w:rsidP="00480514">
                              <w:pPr>
                                <w:pStyle w:val="ae"/>
                                <w:jc w:val="center"/>
                                <w:rPr>
                                  <w:noProof/>
                                  <w:sz w:val="24"/>
                                  <w:szCs w:val="24"/>
                                </w:rPr>
                              </w:pPr>
                              <w:bookmarkStart w:id="2" w:name="_Ref165880"/>
                              <w:r>
                                <w:t xml:space="preserve">Figure </w:t>
                              </w:r>
                              <w:r w:rsidR="002653DB">
                                <w:fldChar w:fldCharType="begin"/>
                              </w:r>
                              <w:r w:rsidR="002653DB">
                                <w:instrText xml:space="preserve"> SEQ Figure \* ARABIC </w:instrText>
                              </w:r>
                              <w:r w:rsidR="002653DB">
                                <w:fldChar w:fldCharType="separate"/>
                              </w:r>
                              <w:r w:rsidR="005D3CE6">
                                <w:rPr>
                                  <w:noProof/>
                                </w:rPr>
                                <w:t>1</w:t>
                              </w:r>
                              <w:r w:rsidR="002653DB">
                                <w:rPr>
                                  <w:noProof/>
                                </w:rPr>
                                <w:fldChar w:fldCharType="end"/>
                              </w:r>
                              <w:bookmarkEnd w:id="2"/>
                              <w:r>
                                <w:t xml:space="preserve">: </w:t>
                              </w:r>
                              <w:r w:rsidRPr="00651F17">
                                <w:t xml:space="preserve">Overview of the </w:t>
                              </w:r>
                              <w:r>
                                <w:rPr>
                                  <w:rFonts w:hint="eastAsia"/>
                                  <w:lang w:eastAsia="ja-JP"/>
                                </w:rPr>
                                <w:t>G-PCC</w:t>
                              </w:r>
                              <w:r w:rsidRPr="00651F17">
                                <w:t xml:space="preserve"> encoder (left) and decoder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134B998" id="Group 8" o:spid="_x0000_s1028" style="position:absolute;left:0;text-align:left;margin-left:.4pt;margin-top:479.25pt;width:468pt;height:303.1pt;z-index:-251690496;mso-position-vertical-relative:page;mso-width-relative:margin;mso-height-relative:margin" coordorigin=",86" coordsize="59404,3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9" type="#_x0000_t75" style="position:absolute;top:86;width:59404;height:36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">
                  <v:imagedata r:id="rId10" o:title=""/>
                </v:shape>
                <v:shape id="Text Box 10" o:spid="_x0000_s1030" type="#_x0000_t202" style="position:absolute;top:37084;width:59404;height:1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61B4621C" w14:textId="64E0F7E5" w:rsidR="00306FA6" w:rsidRPr="00E75F21" w:rsidRDefault="00306FA6" w:rsidP="00480514">
                        <w:pPr>
                          <w:pStyle w:val="ae"/>
                          <w:jc w:val="center"/>
                          <w:rPr>
                            <w:noProof/>
                            <w:sz w:val="24"/>
                            <w:szCs w:val="24"/>
                          </w:rPr>
                        </w:pPr>
                        <w:bookmarkStart w:id="3" w:name="_Ref165880"/>
                        <w:r>
                          <w:t xml:space="preserve">Figure </w:t>
                        </w:r>
                        <w:r w:rsidR="002653DB">
                          <w:fldChar w:fldCharType="begin"/>
                        </w:r>
                        <w:r w:rsidR="002653DB">
                          <w:instrText xml:space="preserve"> SEQ Figure \* ARABIC </w:instrText>
                        </w:r>
                        <w:r w:rsidR="002653DB">
                          <w:fldChar w:fldCharType="separate"/>
                        </w:r>
                        <w:r w:rsidR="005D3CE6">
                          <w:rPr>
                            <w:noProof/>
                          </w:rPr>
                          <w:t>1</w:t>
                        </w:r>
                        <w:r w:rsidR="002653DB">
                          <w:rPr>
                            <w:noProof/>
                          </w:rPr>
                          <w:fldChar w:fldCharType="end"/>
                        </w:r>
                        <w:bookmarkEnd w:id="3"/>
                        <w:r>
                          <w:t xml:space="preserve">: </w:t>
                        </w:r>
                        <w:r w:rsidRPr="00651F17">
                          <w:t xml:space="preserve">Overview of the </w:t>
                        </w:r>
                        <w:r>
                          <w:rPr>
                            <w:rFonts w:hint="eastAsia"/>
                            <w:lang w:eastAsia="ja-JP"/>
                          </w:rPr>
                          <w:t>G-PCC</w:t>
                        </w:r>
                        <w:r w:rsidRPr="00651F17">
                          <w:t xml:space="preserve"> encoder (left) and decoder (right).</w:t>
                        </w:r>
                      </w:p>
                    </w:txbxContent>
                  </v:textbox>
                </v:shape>
                <w10:wrap type="tight" anchory="page"/>
              </v:group>
            </w:pict>
          </mc:Fallback>
        </mc:AlternateContent>
      </w:r>
      <w:r w:rsidR="00467E2F" w:rsidRPr="00397DCA">
        <w:rPr>
          <w:lang w:val="en-CA"/>
        </w:rPr>
        <w:t xml:space="preserve"> 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259F026F" w:rsidR="00467E2F" w:rsidRPr="00397DCA" w:rsidRDefault="00467E2F" w:rsidP="00467E2F">
      <w:pPr>
        <w:spacing w:after="120"/>
        <w:rPr>
          <w:lang w:val="en-CA"/>
        </w:rPr>
      </w:pPr>
      <w:r w:rsidRPr="00397DCA">
        <w:rPr>
          <w:lang w:val="en-CA"/>
        </w:rPr>
        <w:t xml:space="preserve">In </w:t>
      </w:r>
      <w:r w:rsidR="00333656">
        <w:rPr>
          <w:lang w:val="en-CA"/>
        </w:rPr>
        <w:fldChar w:fldCharType="begin"/>
      </w:r>
      <w:r w:rsidR="00333656">
        <w:rPr>
          <w:lang w:val="en-CA"/>
        </w:rPr>
        <w:instrText xml:space="preserve"> REF _Ref165880 \h </w:instrText>
      </w:r>
      <w:r w:rsidR="00333656">
        <w:rPr>
          <w:lang w:val="en-CA"/>
        </w:rPr>
      </w:r>
      <w:r w:rsidR="00333656">
        <w:rPr>
          <w:lang w:val="en-CA"/>
        </w:rPr>
        <w:fldChar w:fldCharType="separate"/>
      </w:r>
      <w:r w:rsidR="00333656">
        <w:t xml:space="preserve">Figure </w:t>
      </w:r>
      <w:r w:rsidR="00333656">
        <w:rPr>
          <w:noProof/>
        </w:rPr>
        <w:t>1</w:t>
      </w:r>
      <w:r w:rsidR="00333656">
        <w:rPr>
          <w:lang w:val="en-CA"/>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7A691D8C" w:rsidR="00A1467E" w:rsidRPr="00397DCA" w:rsidRDefault="00CA5E32" w:rsidP="00EE6895">
      <w:pPr>
        <w:spacing w:after="120"/>
        <w:rPr>
          <w:highlight w:val="yellow"/>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049D3" w:rsidRPr="00397DCA">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E17234">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4DB6F28F" w14:textId="046095E6" w:rsidR="00A1467E" w:rsidRPr="00397DCA" w:rsidRDefault="00A1467E" w:rsidP="00EE6895">
      <w:pPr>
        <w:pStyle w:val="1"/>
        <w:spacing w:before="270" w:after="240" w:line="270" w:lineRule="exact"/>
        <w:rPr>
          <w:rFonts w:ascii="Times New Roman" w:hAnsi="Times New Roman"/>
        </w:rPr>
      </w:pPr>
      <w:bookmarkStart w:id="4" w:name="_Ref502916178"/>
      <w:r w:rsidRPr="00397DCA">
        <w:rPr>
          <w:rFonts w:ascii="Times New Roman" w:hAnsi="Times New Roman"/>
        </w:rPr>
        <w:lastRenderedPageBreak/>
        <w:t xml:space="preserve">Codec </w:t>
      </w:r>
      <w:bookmarkEnd w:id="4"/>
      <w:r w:rsidR="00555768" w:rsidRPr="00397DCA">
        <w:rPr>
          <w:rFonts w:ascii="Times New Roman" w:hAnsi="Times New Roman"/>
        </w:rPr>
        <w:t>Descriptions</w:t>
      </w:r>
    </w:p>
    <w:p w14:paraId="7E8446FD" w14:textId="2B01480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FC79A0">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FC79A0">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FC79A0">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FC79A0">
        <w:rPr>
          <w:lang w:val="en-CA"/>
        </w:rPr>
        <w:t>3.4</w:t>
      </w:r>
      <w:r w:rsidR="00FC79A0">
        <w:rPr>
          <w:lang w:val="en-CA"/>
        </w:rPr>
        <w:fldChar w:fldCharType="end"/>
      </w:r>
      <w:r w:rsidR="00FC79A0">
        <w:rPr>
          <w:lang w:val="en-CA"/>
        </w:rPr>
        <w:t xml:space="preserve"> describes the 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FC79A0">
        <w:rPr>
          <w:lang w:val="en-CA"/>
        </w:rPr>
        <w:t>3.5</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FC79A0">
        <w:rPr>
          <w:lang w:val="en-CA"/>
        </w:rPr>
        <w:t>3.6</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FC79A0">
        <w:rPr>
          <w:lang w:val="en-CA"/>
        </w:rPr>
        <w:t>3.7</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FC79A0">
        <w:rPr>
          <w:lang w:val="en-CA"/>
        </w:rPr>
        <w:t>3.8</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Section </w:t>
      </w:r>
      <w:r w:rsidR="00520B4C">
        <w:rPr>
          <w:lang w:val="en-CA"/>
        </w:rPr>
        <w:t>3.10</w:t>
      </w:r>
      <w:r w:rsidR="00FC79A0">
        <w:rPr>
          <w:lang w:val="en-CA"/>
        </w:rPr>
        <w:t xml:space="preserve"> describes the entropy coding for attribute and Section </w:t>
      </w:r>
      <w:r w:rsidR="00520B4C">
        <w:rPr>
          <w:lang w:val="en-CA"/>
        </w:rPr>
        <w:fldChar w:fldCharType="begin"/>
      </w:r>
      <w:r w:rsidR="00520B4C">
        <w:rPr>
          <w:lang w:val="en-CA"/>
        </w:rPr>
        <w:instrText xml:space="preserve"> REF _Ref17968946 \r \h </w:instrText>
      </w:r>
      <w:r w:rsidR="00520B4C">
        <w:rPr>
          <w:lang w:val="en-CA"/>
        </w:rPr>
      </w:r>
      <w:r w:rsidR="00520B4C">
        <w:rPr>
          <w:lang w:val="en-CA"/>
        </w:rPr>
        <w:fldChar w:fldCharType="separate"/>
      </w:r>
      <w:r w:rsidR="00520B4C">
        <w:rPr>
          <w:lang w:val="en-CA"/>
        </w:rPr>
        <w:t>3.11</w:t>
      </w:r>
      <w:r w:rsidR="00520B4C">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5"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5"/>
    </w:p>
    <w:p w14:paraId="58D0406A" w14:textId="3E3C7FF0"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2653DB"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2653DB"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2653DB"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3"/>
        <w:ind w:left="720"/>
        <w:rPr>
          <w:lang w:val="en-CA"/>
        </w:rPr>
      </w:pPr>
      <w:r w:rsidRPr="004823EF">
        <w:rPr>
          <w:lang w:val="en-CA"/>
        </w:rPr>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2653DB"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4D8E15E3"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049D3" w:rsidRPr="00397DCA">
        <w:rPr>
          <w:lang w:val="en-CA"/>
        </w:rPr>
        <w:t>3.5</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w:t>
      </w:r>
      <w:r w:rsidR="003D387A" w:rsidRPr="00397DCA">
        <w:rPr>
          <w:lang w:val="en-CA"/>
        </w:rPr>
        <w:lastRenderedPageBreak/>
        <w:t>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6" w:name="_Ref164986"/>
      <w:r w:rsidRPr="004823EF">
        <w:rPr>
          <w:rFonts w:hAnsi="Times New Roman"/>
          <w:bCs w:val="0"/>
          <w:i w:val="0"/>
          <w:lang w:val="en-CA"/>
        </w:rPr>
        <w:t>Octree geometry encoding/decoding</w:t>
      </w:r>
      <w:bookmarkEnd w:id="6"/>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441F2EDB"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049D3" w:rsidRPr="00397DCA">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2BF7824F"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049D3" w:rsidRPr="004823EF">
        <w:rPr>
          <w:rFonts w:eastAsiaTheme="minorEastAsia"/>
          <w:lang w:val="en-CA"/>
        </w:rPr>
        <w:t>[7]</w:t>
      </w:r>
      <w:r w:rsidR="000B5712" w:rsidRPr="004823EF">
        <w:rPr>
          <w:rFonts w:eastAsiaTheme="minorEastAsia"/>
          <w:lang w:val="en-CA"/>
        </w:rPr>
        <w:fldChar w:fldCharType="end"/>
      </w:r>
      <w:r w:rsidR="00EC6C89">
        <w:rPr>
          <w:rFonts w:eastAsiaTheme="minorEastAsia"/>
          <w:lang w:val="en-CA"/>
        </w:rPr>
        <w:fldChar w:fldCharType="begin"/>
      </w:r>
      <w:r w:rsidR="00EC6C89">
        <w:rPr>
          <w:rFonts w:eastAsiaTheme="minorEastAsia"/>
          <w:lang w:val="en-CA"/>
        </w:rPr>
        <w:instrText xml:space="preserve"> REF _Ref27129198 \n \h </w:instrText>
      </w:r>
      <w:r w:rsidR="00EC6C89">
        <w:rPr>
          <w:rFonts w:eastAsiaTheme="minorEastAsia"/>
          <w:lang w:val="en-CA"/>
        </w:rPr>
      </w:r>
      <w:r w:rsidR="00EC6C89">
        <w:rPr>
          <w:rFonts w:eastAsiaTheme="minorEastAsia"/>
          <w:lang w:val="en-CA"/>
        </w:rPr>
        <w:fldChar w:fldCharType="separate"/>
      </w:r>
      <w:r w:rsidR="00EC6C89">
        <w:rPr>
          <w:rFonts w:eastAsiaTheme="minorEastAsia"/>
          <w:lang w:val="en-CA"/>
        </w:rPr>
        <w:t>[57]</w:t>
      </w:r>
      <w:r w:rsidR="00EC6C89">
        <w:rPr>
          <w:rFonts w:eastAsiaTheme="minorEastAsia"/>
          <w:lang w:val="en-CA"/>
        </w:rPr>
        <w:fldChar w:fldCharType="end"/>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4ED2669D" w:rsidR="00915936" w:rsidRPr="00397DCA" w:rsidRDefault="00915936" w:rsidP="00915936">
      <w:r w:rsidRPr="00397DCA">
        <w:lastRenderedPageBreak/>
        <w:t xml:space="preserve">A combination of octree coding and the Direct Coding Mode, see </w:t>
      </w:r>
      <w:r w:rsidRPr="004823EF">
        <w:fldChar w:fldCharType="begin"/>
      </w:r>
      <w:r w:rsidRPr="00397DCA">
        <w:instrText xml:space="preserve"> REF _Ref502840417 \h </w:instrText>
      </w:r>
      <w:r w:rsidR="00397DCA" w:rsidRPr="00397DCA">
        <w:instrText xml:space="preserve"> \* MERGEFORMAT </w:instrText>
      </w:r>
      <w:r w:rsidRPr="004823EF">
        <w:fldChar w:fldCharType="separate"/>
      </w:r>
      <w:r w:rsidR="00B049D3" w:rsidRPr="00397DCA">
        <w:t xml:space="preserve">Figure </w:t>
      </w:r>
      <w:r w:rsidR="00B049D3" w:rsidRPr="00397DCA">
        <w:rPr>
          <w:noProof/>
        </w:rPr>
        <w:t>2</w:t>
      </w:r>
      <w:r w:rsidR="00B049D3" w:rsidRPr="00397DCA">
        <w:t>: combining tree coding and Direct Coding Mode</w:t>
      </w:r>
      <w:r w:rsidRPr="004823EF">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02F3C457" w:rsidR="00915936" w:rsidRPr="00397DCA" w:rsidRDefault="002E0736">
      <w:pPr>
        <w:pStyle w:val="ae"/>
        <w:jc w:val="center"/>
      </w:pPr>
      <w:bookmarkStart w:id="7"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w:t>
      </w:r>
      <w:r w:rsidR="00B57EE3" w:rsidRPr="004823EF">
        <w:rPr>
          <w:noProof/>
        </w:rPr>
        <w:fldChar w:fldCharType="end"/>
      </w:r>
      <w:r w:rsidRPr="00397DCA">
        <w:t>: combining tree coding and Direct Coding Mode</w:t>
      </w:r>
      <w:bookmarkEnd w:id="7"/>
    </w:p>
    <w:p w14:paraId="1584CF7A" w14:textId="77777777" w:rsidR="00915936" w:rsidRPr="00397DCA" w:rsidRDefault="00915936" w:rsidP="00915936">
      <w:pPr>
        <w:rPr>
          <w:iCs/>
        </w:rPr>
      </w:pPr>
    </w:p>
    <w:p w14:paraId="1753AD59" w14:textId="698A6468"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4B1110" w:rsidRPr="00397DCA">
        <w:t xml:space="preserve">Figure </w:t>
      </w:r>
      <w:r w:rsidR="004B1110">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lastRenderedPageBreak/>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2647D636" w:rsidR="00915936" w:rsidRPr="00397DCA" w:rsidRDefault="002E0736" w:rsidP="00EE48E2">
      <w:pPr>
        <w:pStyle w:val="ae"/>
        <w:jc w:val="center"/>
        <w:rPr>
          <w:lang w:eastAsia="ja-JP"/>
        </w:rPr>
      </w:pPr>
      <w:bookmarkStart w:id="8" w:name="_Ref18085411"/>
      <w:bookmarkStart w:id="9"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3</w:t>
      </w:r>
      <w:r w:rsidR="00B57EE3" w:rsidRPr="004823EF">
        <w:rPr>
          <w:noProof/>
        </w:rPr>
        <w:fldChar w:fldCharType="end"/>
      </w:r>
      <w:bookmarkEnd w:id="8"/>
      <w:r w:rsidRPr="00397DCA">
        <w:t>: overview of IDCM</w:t>
      </w:r>
      <w:bookmarkEnd w:id="9"/>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34171511"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w:t>
      </w:r>
      <w:r w:rsidRPr="00397DCA">
        <w:rPr>
          <w:rFonts w:eastAsiaTheme="minorEastAsia"/>
          <w:lang w:eastAsia="ko-KR"/>
        </w:rPr>
        <w:lastRenderedPageBreak/>
        <w:t xml:space="preserve">face with the current cube associated with the current node, </w:t>
      </w:r>
      <w:r w:rsidRPr="00397DCA">
        <w:t xml:space="preserve">see </w:t>
      </w:r>
      <w:r w:rsidRPr="004823EF">
        <w:fldChar w:fldCharType="begin"/>
      </w:r>
      <w:r w:rsidRPr="00397DCA">
        <w:instrText xml:space="preserve"> REF _Ref502841009 \h </w:instrText>
      </w:r>
      <w:r w:rsidR="00397DCA" w:rsidRPr="00397DCA">
        <w:instrText xml:space="preserve"> \* MERGEFORMAT </w:instrText>
      </w:r>
      <w:r w:rsidRPr="004823EF">
        <w:fldChar w:fldCharType="separate"/>
      </w:r>
      <w:r w:rsidR="00B049D3" w:rsidRPr="00397DCA">
        <w:t xml:space="preserve">Figure </w:t>
      </w:r>
      <w:r w:rsidR="00B049D3" w:rsidRPr="00397DCA">
        <w:rPr>
          <w:noProof/>
        </w:rPr>
        <w:t>3</w:t>
      </w:r>
      <w:r w:rsidR="00B049D3" w:rsidRPr="00397DCA">
        <w:t>: overview of the proposed IDCM</w:t>
      </w:r>
      <w:r w:rsidRPr="004823EF">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2CB1B38F" w:rsidR="004346DF" w:rsidRDefault="00E34586">
      <w:pPr>
        <w:rPr>
          <w:rFonts w:eastAsiaTheme="minorEastAsia"/>
          <w:lang w:eastAsia="ko-KR"/>
        </w:rPr>
      </w:pPr>
      <w:r>
        <w:rPr>
          <w:rFonts w:eastAsiaTheme="minorEastAsia"/>
          <w:lang w:eastAsia="ko-KR"/>
        </w:rPr>
        <w:t xml:space="preserve">Additionally, </w:t>
      </w:r>
      <w:r>
        <w:t>IDCM was extended to handle duplicated points optimally by coding the number of duplicated point instead of coding each of them individually.</w:t>
      </w:r>
    </w:p>
    <w:p w14:paraId="25B260B1" w14:textId="6B13D66F" w:rsidR="004346DF" w:rsidRDefault="004346DF" w:rsidP="00991587"/>
    <w:p w14:paraId="47D38633" w14:textId="0F4BD415" w:rsidR="004346DF" w:rsidRPr="004823EF" w:rsidRDefault="004346DF" w:rsidP="004823EF">
      <w:pPr>
        <w:pStyle w:val="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0" w:name="_Ref536466004"/>
      <w:r w:rsidRPr="004823EF">
        <w:t>Configuration and geometrical invariance</w:t>
      </w:r>
      <w:bookmarkEnd w:id="10"/>
      <w:r w:rsidRPr="004823EF">
        <w:t xml:space="preserve"> </w:t>
      </w:r>
    </w:p>
    <w:p w14:paraId="63B29C88" w14:textId="597D88C1"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049D3" w:rsidRPr="00397DCA">
        <w:t xml:space="preserve">Figure </w:t>
      </w:r>
      <w:r w:rsidR="00B049D3" w:rsidRPr="00397DCA">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049D3" w:rsidRPr="00397DCA">
        <w:t xml:space="preserve">Figure </w:t>
      </w:r>
      <w:r w:rsidR="00B049D3" w:rsidRPr="00397DCA">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85B9B69" w:rsidR="00957622" w:rsidRPr="004823EF" w:rsidRDefault="00FF19C5" w:rsidP="004823EF">
      <w:pPr>
        <w:pStyle w:val="ae"/>
        <w:jc w:val="center"/>
      </w:pPr>
      <w:bookmarkStart w:id="11" w:name="_Ref536464757"/>
      <w:r w:rsidRPr="004823EF">
        <w:t xml:space="preserve">Figure </w:t>
      </w:r>
      <w:r w:rsidR="002653DB">
        <w:fldChar w:fldCharType="begin"/>
      </w:r>
      <w:r w:rsidR="002653DB">
        <w:instrText xml:space="preserve"> SEQ Figure \* ARABIC </w:instrText>
      </w:r>
      <w:r w:rsidR="002653DB">
        <w:fldChar w:fldCharType="separate"/>
      </w:r>
      <w:r w:rsidR="005D3CE6">
        <w:rPr>
          <w:noProof/>
        </w:rPr>
        <w:t>4</w:t>
      </w:r>
      <w:r w:rsidR="002653DB">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w:t>
      </w:r>
      <w:r w:rsidR="007E21A7" w:rsidRPr="004823EF">
        <w:rPr>
          <w:rFonts w:eastAsia="Calibri"/>
          <w:szCs w:val="22"/>
          <w:lang w:val="en-GB" w:eastAsia="it-IT"/>
        </w:rPr>
        <w:lastRenderedPageBreak/>
        <w:t>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2BC44FF4" w:rsidR="00FF19C5" w:rsidRPr="004823EF" w:rsidRDefault="00FF19C5" w:rsidP="004823EF">
      <w:pPr>
        <w:pStyle w:val="ae"/>
        <w:jc w:val="center"/>
        <w:rPr>
          <w:rFonts w:eastAsiaTheme="minorEastAsia"/>
          <w:szCs w:val="22"/>
          <w:lang w:val="en-GB" w:eastAsia="ja-JP"/>
          <w14:ligatures w14:val="standard"/>
        </w:rPr>
      </w:pPr>
      <w:bookmarkStart w:id="12" w:name="_Ref536464885"/>
      <w:r w:rsidRPr="004823EF">
        <w:t xml:space="preserve">Figure </w:t>
      </w:r>
      <w:r w:rsidR="002653DB">
        <w:fldChar w:fldCharType="begin"/>
      </w:r>
      <w:r w:rsidR="002653DB">
        <w:instrText xml:space="preserve"> SEQ Figure \* ARABIC </w:instrText>
      </w:r>
      <w:r w:rsidR="002653DB">
        <w:fldChar w:fldCharType="separate"/>
      </w:r>
      <w:r w:rsidR="005D3CE6">
        <w:rPr>
          <w:noProof/>
        </w:rPr>
        <w:t>5</w:t>
      </w:r>
      <w:r w:rsidR="002653DB">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29250FB2"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333656" w:rsidRPr="00397DCA">
        <w:t xml:space="preserve">Figure </w:t>
      </w:r>
      <w:r w:rsidR="00333656" w:rsidRPr="00397DCA">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63BC2E04"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049D3" w:rsidRPr="00397DCA">
        <w:t xml:space="preserve">Figure </w:t>
      </w:r>
      <w:r w:rsidR="00B049D3" w:rsidRPr="00397DCA">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19C3EB14"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B049D3" w:rsidRPr="00397DCA">
        <w:t xml:space="preserve">Figure </w:t>
      </w:r>
      <w:r w:rsidR="00B049D3" w:rsidRPr="00397DCA">
        <w:rPr>
          <w:noProof/>
        </w:rPr>
        <w:t>6</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6DD97D99" w:rsidR="00957622" w:rsidRPr="004823EF" w:rsidRDefault="00D75AF6" w:rsidP="004823EF">
      <w:pPr>
        <w:pStyle w:val="ae"/>
        <w:jc w:val="center"/>
        <w:rPr>
          <w:rFonts w:eastAsia="Verdana"/>
          <w:b w:val="0"/>
          <w:szCs w:val="22"/>
          <w:lang w:val="en-GB"/>
          <w14:ligatures w14:val="standard"/>
        </w:rPr>
      </w:pPr>
      <w:bookmarkStart w:id="13" w:name="_Ref536465022"/>
      <w:r w:rsidRPr="004823EF">
        <w:t xml:space="preserve">Figure </w:t>
      </w:r>
      <w:r w:rsidR="002653DB">
        <w:fldChar w:fldCharType="begin"/>
      </w:r>
      <w:r w:rsidR="002653DB">
        <w:instrText xml:space="preserve"> SEQ Figure \* ARABIC </w:instrText>
      </w:r>
      <w:r w:rsidR="002653DB">
        <w:fldChar w:fldCharType="separate"/>
      </w:r>
      <w:r w:rsidR="005D3CE6">
        <w:rPr>
          <w:noProof/>
        </w:rPr>
        <w:t>6</w:t>
      </w:r>
      <w:r w:rsidR="002653DB">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4D0DE8AD"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333656" w:rsidRPr="00397DCA">
        <w:t xml:space="preserve">Figure </w:t>
      </w:r>
      <w:r w:rsidR="00333656" w:rsidRPr="00397DCA">
        <w:rPr>
          <w:noProof/>
        </w:rPr>
        <w:t>7</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2F937139" w:rsidR="00957622" w:rsidRPr="004823EF" w:rsidRDefault="00D75AF6" w:rsidP="004823EF">
      <w:pPr>
        <w:pStyle w:val="ae"/>
        <w:jc w:val="center"/>
        <w:rPr>
          <w:rFonts w:eastAsiaTheme="minorEastAsia"/>
          <w:szCs w:val="22"/>
          <w:lang w:val="en-GB" w:eastAsia="ja-JP"/>
          <w14:ligatures w14:val="standard"/>
        </w:rPr>
      </w:pPr>
      <w:bookmarkStart w:id="14" w:name="_Ref165796"/>
      <w:r w:rsidRPr="004823EF">
        <w:t xml:space="preserve">Figure </w:t>
      </w:r>
      <w:r w:rsidR="002653DB">
        <w:fldChar w:fldCharType="begin"/>
      </w:r>
      <w:r w:rsidR="002653DB">
        <w:instrText xml:space="preserve"> SEQ Figure \* ARABIC </w:instrText>
      </w:r>
      <w:r w:rsidR="002653DB">
        <w:fldChar w:fldCharType="separate"/>
      </w:r>
      <w:r w:rsidR="005D3CE6">
        <w:rPr>
          <w:noProof/>
        </w:rPr>
        <w:t>7</w:t>
      </w:r>
      <w:r w:rsidR="002653DB">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37462C7B" w:rsidR="00957622" w:rsidRPr="004823EF" w:rsidRDefault="0010707D" w:rsidP="00957622">
      <w:pPr>
        <w:spacing w:before="20" w:after="120" w:line="264" w:lineRule="auto"/>
        <w:rPr>
          <w:rFonts w:eastAsia="Verdana"/>
          <w:szCs w:val="22"/>
          <w:lang w:val="en-GB"/>
          <w14:ligatures w14:val="standard"/>
        </w:rPr>
      </w:pPr>
      <w:r w:rsidRPr="004823EF">
        <w:rPr>
          <w:rFonts w:eastAsia="Calibri"/>
          <w:szCs w:val="22"/>
          <w:lang w:val="en-GB"/>
        </w:rPr>
        <w:fldChar w:fldCharType="begin"/>
      </w:r>
      <w:r w:rsidRPr="00397DCA">
        <w:rPr>
          <w:rFonts w:eastAsia="Calibri"/>
          <w:szCs w:val="22"/>
          <w:lang w:val="en-GB"/>
        </w:rPr>
        <w:instrText xml:space="preserve"> REF _Ref536465311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049D3" w:rsidRPr="00397DCA">
        <w:t xml:space="preserve">Figure </w:t>
      </w:r>
      <w:r w:rsidR="00B049D3" w:rsidRPr="00397DCA">
        <w:rPr>
          <w:noProof/>
        </w:rPr>
        <w:t>8</w:t>
      </w:r>
      <w:r w:rsidRPr="004823EF">
        <w:rPr>
          <w:rFonts w:eastAsia="Calibri"/>
          <w:szCs w:val="22"/>
          <w:lang w:val="en-GB"/>
        </w:rPr>
        <w:fldChar w:fldCharType="end"/>
      </w:r>
      <w:r w:rsidR="00957622" w:rsidRPr="004823EF">
        <w:rPr>
          <w:rFonts w:eastAsia="Calibri"/>
          <w:szCs w:val="22"/>
          <w:lang w:val="en-GB"/>
        </w:rPr>
        <w:t xml:space="preserve"> 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xml:space="preserve">, as shown on </w:t>
      </w:r>
      <w:r w:rsidRPr="004823EF">
        <w:rPr>
          <w:rFonts w:eastAsia="Calibri"/>
          <w:szCs w:val="22"/>
          <w:lang w:val="en-GB"/>
        </w:rPr>
        <w:fldChar w:fldCharType="begin"/>
      </w:r>
      <w:r w:rsidRPr="00397DCA">
        <w:rPr>
          <w:rFonts w:eastAsia="Calibri"/>
          <w:szCs w:val="22"/>
          <w:lang w:val="en-GB"/>
        </w:rPr>
        <w:instrText xml:space="preserve"> REF _Ref536464885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049D3" w:rsidRPr="00397DCA">
        <w:t xml:space="preserve">Figure </w:t>
      </w:r>
      <w:r w:rsidR="00B049D3" w:rsidRPr="00397DCA">
        <w:rPr>
          <w:noProof/>
        </w:rPr>
        <w:t>5</w:t>
      </w:r>
      <w:r w:rsidRPr="004823EF">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441B1AA2" w:rsidR="00957622" w:rsidRDefault="0010707D" w:rsidP="004823EF">
      <w:pPr>
        <w:pStyle w:val="ae"/>
        <w:jc w:val="center"/>
        <w:rPr>
          <w:rFonts w:eastAsia="Calibri"/>
          <w:szCs w:val="22"/>
          <w:lang w:val="en-GB" w:eastAsia="ja-JP"/>
          <w14:ligatures w14:val="standard"/>
        </w:rPr>
      </w:pPr>
      <w:bookmarkStart w:id="15" w:name="_Ref536465311"/>
      <w:r w:rsidRPr="004823EF">
        <w:t xml:space="preserve">Figure </w:t>
      </w:r>
      <w:r w:rsidR="002653DB">
        <w:fldChar w:fldCharType="begin"/>
      </w:r>
      <w:r w:rsidR="002653DB">
        <w:instrText xml:space="preserve"> SEQ Figure \* ARABIC </w:instrText>
      </w:r>
      <w:r w:rsidR="002653DB">
        <w:fldChar w:fldCharType="separate"/>
      </w:r>
      <w:r w:rsidR="005D3CE6">
        <w:rPr>
          <w:noProof/>
        </w:rPr>
        <w:t>8</w:t>
      </w:r>
      <w:r w:rsidR="002653DB">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20363C94"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2B4206">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08FF0320" w:rsidR="00D03B43" w:rsidRPr="005B5FBE" w:rsidRDefault="007520A5" w:rsidP="005B5FBE">
      <w:pPr>
        <w:pStyle w:val="ae"/>
        <w:jc w:val="center"/>
        <w:rPr>
          <w:rFonts w:eastAsia="Malgun Gothic"/>
          <w:sz w:val="24"/>
          <w:lang w:val="en-GB" w:eastAsia="ko-KR"/>
        </w:rPr>
      </w:pPr>
      <w:r>
        <w:t xml:space="preserve">Figure </w:t>
      </w:r>
      <w:r w:rsidR="002653DB">
        <w:fldChar w:fldCharType="begin"/>
      </w:r>
      <w:r w:rsidR="002653DB">
        <w:instrText xml:space="preserve"> SEQ Figure \* ARABIC </w:instrText>
      </w:r>
      <w:r w:rsidR="002653DB">
        <w:fldChar w:fldCharType="separate"/>
      </w:r>
      <w:r w:rsidR="005D3CE6">
        <w:rPr>
          <w:noProof/>
        </w:rPr>
        <w:t>9</w:t>
      </w:r>
      <w:r w:rsidR="002653DB">
        <w:rPr>
          <w:noProof/>
        </w:rPr>
        <w:fldChar w:fldCharType="end"/>
      </w:r>
      <w:r>
        <w:t xml:space="preserve">: </w:t>
      </w:r>
      <w:r w:rsidRPr="007520A5">
        <w:t>swapping b5 and b6</w:t>
      </w:r>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39D75002" w:rsidR="00D03B43" w:rsidRPr="005B5FBE" w:rsidRDefault="007520A5" w:rsidP="005B5FBE">
      <w:pPr>
        <w:pStyle w:val="ae"/>
        <w:jc w:val="center"/>
        <w:rPr>
          <w:rFonts w:eastAsia="Malgun Gothic"/>
          <w:sz w:val="24"/>
          <w:lang w:val="en-GB" w:eastAsia="ko-KR"/>
        </w:rPr>
      </w:pPr>
      <w:r>
        <w:t xml:space="preserve">Figure </w:t>
      </w:r>
      <w:r w:rsidR="002653DB">
        <w:fldChar w:fldCharType="begin"/>
      </w:r>
      <w:r w:rsidR="002653DB">
        <w:instrText xml:space="preserve"> SEQ Figure \* ARABIC </w:instrText>
      </w:r>
      <w:r w:rsidR="002653DB">
        <w:fldChar w:fldCharType="separate"/>
      </w:r>
      <w:r w:rsidR="005D3CE6">
        <w:rPr>
          <w:noProof/>
        </w:rPr>
        <w:t>10</w:t>
      </w:r>
      <w:r w:rsidR="002653DB">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lastRenderedPageBreak/>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381E774F"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5D3CE6">
        <w:rPr>
          <w:noProof/>
          <w:lang w:val="en-GB"/>
        </w:rPr>
        <w:t>11</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21164DA0"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049D3" w:rsidRPr="004823EF">
        <w:rPr>
          <w:rFonts w:eastAsiaTheme="minor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049D3" w:rsidRPr="004823EF">
        <w:rPr>
          <w:rFonts w:eastAsiaTheme="minor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4C23F8E4" w:rsidR="00957622" w:rsidRPr="004823EF" w:rsidRDefault="0010707D" w:rsidP="004823EF">
      <w:pPr>
        <w:pStyle w:val="ae"/>
        <w:jc w:val="center"/>
        <w:rPr>
          <w:rFonts w:eastAsiaTheme="minorEastAsia"/>
          <w:szCs w:val="22"/>
          <w:lang w:val="en-GB" w:eastAsia="ja-JP"/>
          <w14:ligatures w14:val="standard"/>
        </w:rPr>
      </w:pPr>
      <w:bookmarkStart w:id="16" w:name="_Ref536465483"/>
      <w:r w:rsidRPr="004823EF">
        <w:t xml:space="preserve">Figure </w:t>
      </w:r>
      <w:r w:rsidR="002653DB">
        <w:fldChar w:fldCharType="begin"/>
      </w:r>
      <w:r w:rsidR="002653DB">
        <w:instrText xml:space="preserve"> SEQ Figure \* ARABIC </w:instrText>
      </w:r>
      <w:r w:rsidR="002653DB">
        <w:fldChar w:fldCharType="separate"/>
      </w:r>
      <w:r w:rsidR="005D3CE6">
        <w:rPr>
          <w:noProof/>
        </w:rPr>
        <w:t>12</w:t>
      </w:r>
      <w:r w:rsidR="002653DB">
        <w:rPr>
          <w:noProof/>
        </w:rPr>
        <w:fldChar w:fldCharType="end"/>
      </w:r>
      <w:bookmarkEnd w:id="16"/>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0C1E57C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A77712" w:rsidRPr="004823EF">
        <w:t xml:space="preserve">Figure </w:t>
      </w:r>
      <w:r w:rsidR="00A77712">
        <w:rPr>
          <w:noProof/>
        </w:rPr>
        <w:t>12</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A77712" w:rsidRPr="004823EF">
        <w:t xml:space="preserve">Figure </w:t>
      </w:r>
      <w:r w:rsidR="00A77712">
        <w:rPr>
          <w:noProof/>
        </w:rPr>
        <w:t>12</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A77712" w:rsidRPr="004823EF">
        <w:t xml:space="preserve">Figure </w:t>
      </w:r>
      <w:r w:rsidR="00A77712">
        <w:rPr>
          <w:noProof/>
        </w:rPr>
        <w:t>12</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7" w:name="_Ref9851319"/>
      <w:r w:rsidRPr="004823EF">
        <w:rPr>
          <w:rFonts w:ascii="Times New Roman" w:hAnsi="Times New Roman"/>
          <w:lang w:val="en-GB"/>
        </w:rPr>
        <w:t>Falsely occupied neighbour</w:t>
      </w:r>
      <w:bookmarkEnd w:id="17"/>
    </w:p>
    <w:p w14:paraId="495DF8FD" w14:textId="1E4801A5"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049D3" w:rsidRPr="00397DCA">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4F0A81" w:rsidRPr="004823EF">
        <w:t xml:space="preserve">Figure </w:t>
      </w:r>
      <w:r w:rsidR="004F0A81">
        <w:rPr>
          <w:noProof/>
        </w:rPr>
        <w:t>13</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lastRenderedPageBreak/>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784E4027" w:rsidR="00957622" w:rsidRPr="004823EF" w:rsidRDefault="00C52864" w:rsidP="004823EF">
      <w:pPr>
        <w:pStyle w:val="ae"/>
        <w:jc w:val="center"/>
        <w:rPr>
          <w:rFonts w:eastAsiaTheme="minorEastAsia"/>
          <w:lang w:val="en-GB"/>
        </w:rPr>
      </w:pPr>
      <w:bookmarkStart w:id="18" w:name="_Ref536465699"/>
      <w:r w:rsidRPr="004823EF">
        <w:t xml:space="preserve">Figure </w:t>
      </w:r>
      <w:r w:rsidR="002653DB">
        <w:fldChar w:fldCharType="begin"/>
      </w:r>
      <w:r w:rsidR="002653DB">
        <w:instrText xml:space="preserve"> SEQ Figure \* ARABIC </w:instrText>
      </w:r>
      <w:r w:rsidR="002653DB">
        <w:fldChar w:fldCharType="separate"/>
      </w:r>
      <w:r w:rsidR="005D3CE6">
        <w:rPr>
          <w:noProof/>
        </w:rPr>
        <w:t>13</w:t>
      </w:r>
      <w:r w:rsidR="002653DB">
        <w:rPr>
          <w:noProof/>
        </w:rPr>
        <w:fldChar w:fldCharType="end"/>
      </w:r>
      <w:bookmarkEnd w:id="18"/>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7566D386"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4F0A81" w:rsidRPr="00397DCA">
        <w:t xml:space="preserve">Figure </w:t>
      </w:r>
      <w:r w:rsidR="004F0A81">
        <w:rPr>
          <w:noProof/>
        </w:rPr>
        <w:t>14</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4F0A81" w:rsidRPr="004823EF">
        <w:t xml:space="preserve">Figure </w:t>
      </w:r>
      <w:r w:rsidR="004F0A81">
        <w:rPr>
          <w:noProof/>
        </w:rPr>
        <w:t>15</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02D2A1F1" w:rsidR="00C52864" w:rsidRPr="00397DCA" w:rsidRDefault="00C52864" w:rsidP="004823EF">
      <w:pPr>
        <w:pStyle w:val="ae"/>
        <w:jc w:val="center"/>
      </w:pPr>
      <w:bookmarkStart w:id="19" w:name="_Ref165660"/>
      <w:r w:rsidRPr="00397DCA">
        <w:t xml:space="preserve">Figure </w:t>
      </w:r>
      <w:r w:rsidRPr="004823EF">
        <w:fldChar w:fldCharType="begin"/>
      </w:r>
      <w:r w:rsidRPr="00397DCA">
        <w:instrText xml:space="preserve"> SEQ Figure \* ARABIC </w:instrText>
      </w:r>
      <w:r w:rsidRPr="004823EF">
        <w:fldChar w:fldCharType="separate"/>
      </w:r>
      <w:r w:rsidR="005D3CE6">
        <w:rPr>
          <w:noProof/>
        </w:rPr>
        <w:t>14</w:t>
      </w:r>
      <w:r w:rsidRPr="004823EF">
        <w:fldChar w:fldCharType="end"/>
      </w:r>
      <w:bookmarkEnd w:id="19"/>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510ECA54" w:rsidR="00957622" w:rsidRPr="004823EF" w:rsidRDefault="00C52864" w:rsidP="004823EF">
      <w:pPr>
        <w:pStyle w:val="ae"/>
        <w:jc w:val="center"/>
        <w:rPr>
          <w:rFonts w:eastAsiaTheme="minorEastAsia"/>
          <w:szCs w:val="22"/>
          <w:lang w:val="en-GB" w:eastAsia="ja-JP"/>
          <w14:ligatures w14:val="standard"/>
        </w:rPr>
      </w:pPr>
      <w:bookmarkStart w:id="20" w:name="_Ref165688"/>
      <w:r w:rsidRPr="004823EF">
        <w:t xml:space="preserve">Figure </w:t>
      </w:r>
      <w:r w:rsidR="002653DB">
        <w:fldChar w:fldCharType="begin"/>
      </w:r>
      <w:r w:rsidR="002653DB">
        <w:instrText xml:space="preserve"> SEQ Figure \* ARABIC </w:instrText>
      </w:r>
      <w:r w:rsidR="002653DB">
        <w:fldChar w:fldCharType="separate"/>
      </w:r>
      <w:r w:rsidR="005D3CE6">
        <w:rPr>
          <w:noProof/>
        </w:rPr>
        <w:t>15</w:t>
      </w:r>
      <w:r w:rsidR="002653DB">
        <w:rPr>
          <w:noProof/>
        </w:rPr>
        <w:fldChar w:fldCharType="end"/>
      </w:r>
      <w:bookmarkEnd w:id="20"/>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63D8BCFB"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4F0A81" w:rsidRPr="004823EF">
        <w:t xml:space="preserve">Figure </w:t>
      </w:r>
      <w:r w:rsidR="004F0A81">
        <w:rPr>
          <w:noProof/>
        </w:rPr>
        <w:t>5</w:t>
      </w:r>
      <w:r w:rsidR="00ED1D27">
        <w:rPr>
          <w:rFonts w:eastAsia="Calibri"/>
          <w:szCs w:val="22"/>
          <w:lang w:val="en-GB"/>
        </w:rPr>
        <w:fldChar w:fldCharType="end"/>
      </w:r>
      <w:r w:rsidRPr="004823EF">
        <w:rPr>
          <w:rFonts w:eastAsia="Calibri"/>
          <w:szCs w:val="22"/>
          <w:lang w:val="en-GB"/>
        </w:rPr>
        <w:t xml:space="preserve">) inherits a value NT[j] </w:t>
      </w:r>
      <w:bookmarkStart w:id="21" w:name="_Hlk528228294"/>
      <w:r w:rsidRPr="004823EF">
        <w:rPr>
          <w:rFonts w:eastAsia="Calibri"/>
          <w:szCs w:val="22"/>
          <w:lang w:val="en-GB"/>
        </w:rPr>
        <w:t>indicating the number of neighbour’s occupied child nodes touching the child node</w:t>
      </w:r>
      <w:bookmarkEnd w:id="21"/>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w:t>
      </w:r>
      <w:r w:rsidRPr="004823EF">
        <w:rPr>
          <w:rFonts w:eastAsia="Calibri"/>
          <w:szCs w:val="22"/>
          <w:lang w:val="en-GB"/>
        </w:rPr>
        <w:lastRenderedPageBreak/>
        <w:t xml:space="preserve">states, the value NT[j] is capped to the value 2 to obtain the new value C[j]. The set of states is then augmented as follows </w:t>
      </w:r>
    </w:p>
    <w:p w14:paraId="3940F11A" w14:textId="26AA3F56" w:rsidR="00957622" w:rsidRPr="004823EF" w:rsidRDefault="002653DB"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6119CE8F"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ED1D27" w:rsidRPr="00397DCA">
        <w:t xml:space="preserve">Figure </w:t>
      </w:r>
      <w:r w:rsidR="00ED1D27" w:rsidRPr="00397DCA">
        <w:rPr>
          <w:noProof/>
        </w:rPr>
        <w:t>5</w:t>
      </w:r>
      <w:r w:rsidR="00ED1D27">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12FAC926"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6D904E2E" w:rsidR="0069395C" w:rsidRDefault="002E4A49" w:rsidP="00594CBB">
      <w:pPr>
        <w:pStyle w:val="ae"/>
        <w:jc w:val="center"/>
        <w:rPr>
          <w:rFonts w:eastAsia="Verdana"/>
          <w:szCs w:val="22"/>
          <w:lang w:val="en-GB"/>
          <w14:ligatures w14:val="standard"/>
        </w:rPr>
      </w:pPr>
      <w:r>
        <w:t xml:space="preserve">Figure </w:t>
      </w:r>
      <w:r w:rsidR="002653DB">
        <w:fldChar w:fldCharType="begin"/>
      </w:r>
      <w:r w:rsidR="002653DB">
        <w:instrText xml:space="preserve"> SEQ Figure \* ARABIC </w:instrText>
      </w:r>
      <w:r w:rsidR="002653DB">
        <w:fldChar w:fldCharType="separate"/>
      </w:r>
      <w:r w:rsidR="005D3CE6">
        <w:rPr>
          <w:noProof/>
        </w:rPr>
        <w:t>16</w:t>
      </w:r>
      <w:r w:rsidR="002653DB">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709C703B" w:rsidR="0069395C" w:rsidRDefault="0069395C" w:rsidP="0069395C">
      <w:pPr>
        <w:pStyle w:val="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DB0ABE">
        <w:rPr>
          <w:rFonts w:eastAsia="Malgun Gothic"/>
          <w:lang w:val="en-GB" w:eastAsia="ko-KR"/>
        </w:rPr>
        <w:t>[29]</w:t>
      </w:r>
      <w:r w:rsidR="00DB0ABE">
        <w:rPr>
          <w:rFonts w:eastAsia="Malgun Gothic"/>
          <w:lang w:val="en-GB" w:eastAsia="ko-KR"/>
        </w:rPr>
        <w:fldChar w:fldCharType="end"/>
      </w:r>
    </w:p>
    <w:p w14:paraId="10484672" w14:textId="37B6034D"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34CD1F54" w:rsidR="00116CBF" w:rsidRDefault="00116CBF" w:rsidP="005B5FBE">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17</w:t>
      </w:r>
      <w:r w:rsidR="002653DB">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09B94B71" w:rsidR="00116CBF" w:rsidRPr="005B5FBE" w:rsidRDefault="00116CBF" w:rsidP="005B5FBE">
      <w:pPr>
        <w:pStyle w:val="ae"/>
        <w:jc w:val="center"/>
        <w:rPr>
          <w:rFonts w:eastAsia="Malgun Gothic"/>
          <w:sz w:val="24"/>
          <w:lang w:val="en-GB" w:eastAsia="ko-KR"/>
        </w:rPr>
      </w:pPr>
      <w:r>
        <w:t xml:space="preserve">Figure </w:t>
      </w:r>
      <w:r w:rsidR="002653DB">
        <w:fldChar w:fldCharType="begin"/>
      </w:r>
      <w:r w:rsidR="002653DB">
        <w:instrText xml:space="preserve"> SEQ Figure \* ARABIC </w:instrText>
      </w:r>
      <w:r w:rsidR="002653DB">
        <w:fldChar w:fldCharType="separate"/>
      </w:r>
      <w:r w:rsidR="005D3CE6">
        <w:rPr>
          <w:noProof/>
        </w:rPr>
        <w:t>18</w:t>
      </w:r>
      <w:r w:rsidR="002653DB">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2AD2E355" w:rsidR="00116CBF" w:rsidRDefault="00116CBF" w:rsidP="00116CBF">
      <w:pPr>
        <w:pStyle w:val="ae"/>
        <w:jc w:val="center"/>
        <w:rPr>
          <w:sz w:val="24"/>
          <w:szCs w:val="24"/>
          <w:lang w:val="en-GB"/>
        </w:rPr>
      </w:pPr>
      <w:r>
        <w:t xml:space="preserve">Figure </w:t>
      </w:r>
      <w:r w:rsidR="002653DB">
        <w:fldChar w:fldCharType="begin"/>
      </w:r>
      <w:r w:rsidR="002653DB">
        <w:instrText xml:space="preserve"> SEQ Figure \* ARABIC </w:instrText>
      </w:r>
      <w:r w:rsidR="002653DB">
        <w:fldChar w:fldCharType="separate"/>
      </w:r>
      <w:r w:rsidR="005D3CE6">
        <w:rPr>
          <w:noProof/>
        </w:rPr>
        <w:t>19</w:t>
      </w:r>
      <w:r w:rsidR="002653DB">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3375DE5A" w:rsidR="00116CBF" w:rsidRPr="005B5FBE" w:rsidRDefault="00116CBF" w:rsidP="005B5FBE">
      <w:pPr>
        <w:pStyle w:val="ae"/>
        <w:jc w:val="center"/>
        <w:rPr>
          <w:rFonts w:eastAsia="Malgun Gothic"/>
          <w:sz w:val="24"/>
          <w:lang w:val="en-GB" w:eastAsia="ko-KR"/>
        </w:rPr>
      </w:pPr>
      <w:r>
        <w:t xml:space="preserve">Figure </w:t>
      </w:r>
      <w:r w:rsidR="002653DB">
        <w:fldChar w:fldCharType="begin"/>
      </w:r>
      <w:r w:rsidR="002653DB">
        <w:instrText xml:space="preserve"> SEQ Figure \* ARABIC </w:instrText>
      </w:r>
      <w:r w:rsidR="002653DB">
        <w:fldChar w:fldCharType="separate"/>
      </w:r>
      <w:r w:rsidR="005D3CE6">
        <w:rPr>
          <w:noProof/>
        </w:rPr>
        <w:t>20</w:t>
      </w:r>
      <w:r w:rsidR="002653DB">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346E2065" w:rsidR="00116CBF" w:rsidRPr="005B5FBE" w:rsidRDefault="00116CBF" w:rsidP="005B5FBE">
      <w:pPr>
        <w:pStyle w:val="ae"/>
        <w:jc w:val="center"/>
        <w:rPr>
          <w:rFonts w:eastAsia="Malgun Gothic"/>
          <w:sz w:val="20"/>
          <w:lang w:val="en-GB" w:eastAsia="ko-KR"/>
        </w:rPr>
      </w:pPr>
      <w:r>
        <w:t xml:space="preserve">Figure </w:t>
      </w:r>
      <w:r w:rsidR="002653DB">
        <w:fldChar w:fldCharType="begin"/>
      </w:r>
      <w:r w:rsidR="002653DB">
        <w:instrText xml:space="preserve"> SEQ Figure \* ARABIC </w:instrText>
      </w:r>
      <w:r w:rsidR="002653DB">
        <w:fldChar w:fldCharType="separate"/>
      </w:r>
      <w:r w:rsidR="005D3CE6">
        <w:rPr>
          <w:noProof/>
        </w:rPr>
        <w:t>21</w:t>
      </w:r>
      <w:r w:rsidR="002653DB">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0B5690CE"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049D3" w:rsidRPr="004823EF">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5A27DF25"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xml:space="preserve">) each, as described in </w:t>
      </w:r>
      <w:r w:rsidR="00F04A4E" w:rsidRPr="004823EF">
        <w:rPr>
          <w:lang w:eastAsia="ja-JP"/>
        </w:rPr>
        <w:fldChar w:fldCharType="begin"/>
      </w:r>
      <w:r w:rsidR="00F04A4E" w:rsidRPr="00397DCA">
        <w:instrText xml:space="preserve"> REF _Ref530994811 \h </w:instrText>
      </w:r>
      <w:r w:rsidR="00397DCA" w:rsidRPr="00397DCA">
        <w:rPr>
          <w:lang w:eastAsia="ja-JP"/>
        </w:rPr>
        <w:instrText xml:space="preserve"> \* MERGEFORMAT </w:instrText>
      </w:r>
      <w:r w:rsidR="00F04A4E" w:rsidRPr="004823EF">
        <w:rPr>
          <w:lang w:eastAsia="ja-JP"/>
        </w:rPr>
      </w:r>
      <w:r w:rsidR="00F04A4E" w:rsidRPr="004823EF">
        <w:rPr>
          <w:lang w:eastAsia="ja-JP"/>
        </w:rPr>
        <w:fldChar w:fldCharType="separate"/>
      </w:r>
      <w:r w:rsidR="00DA451A" w:rsidRPr="00397DCA">
        <w:t xml:space="preserve">Figure </w:t>
      </w:r>
      <w:r w:rsidR="00DA451A">
        <w:rPr>
          <w:noProof/>
        </w:rPr>
        <w:t>22</w:t>
      </w:r>
      <w:r w:rsidR="00DA451A" w:rsidRPr="00397DCA">
        <w:t>: Look-ahead cubes</w:t>
      </w:r>
      <w:r w:rsidR="00F04A4E" w:rsidRPr="004823EF">
        <w:rPr>
          <w:lang w:eastAsia="ja-JP"/>
        </w:rPr>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46AE00A3" w:rsidR="00AD1E17" w:rsidRPr="00397DCA" w:rsidRDefault="002E0736" w:rsidP="00EE48E2">
      <w:pPr>
        <w:pStyle w:val="ae"/>
        <w:jc w:val="center"/>
      </w:pPr>
      <w:bookmarkStart w:id="22"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22</w:t>
      </w:r>
      <w:r w:rsidR="00B57EE3" w:rsidRPr="004823EF">
        <w:rPr>
          <w:noProof/>
        </w:rPr>
        <w:fldChar w:fldCharType="end"/>
      </w:r>
      <w:r w:rsidRPr="00397DCA">
        <w:t>: Look-ahead cubes</w:t>
      </w:r>
      <w:bookmarkEnd w:id="22"/>
    </w:p>
    <w:p w14:paraId="053AFE5D" w14:textId="77777777" w:rsidR="00AD1E17" w:rsidRPr="00397DCA" w:rsidRDefault="00AD1E17" w:rsidP="00AD1E17">
      <w:pPr>
        <w:jc w:val="center"/>
      </w:pPr>
    </w:p>
    <w:p w14:paraId="433CE7B0" w14:textId="2F533A95"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049D3" w:rsidRPr="00397DCA">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26FB38C7"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049D3" w:rsidRPr="004823EF">
        <w:rPr>
          <w:rFonts w:eastAsiaTheme="minorEastAsia" w:hint="eastAsia"/>
          <w:lang w:eastAsia="ja-JP"/>
        </w:rPr>
        <w:t>[10]</w:t>
      </w:r>
      <w:r w:rsidR="00603D49" w:rsidRPr="004823EF">
        <w:rPr>
          <w:rFonts w:eastAsiaTheme="minorEastAsia"/>
          <w:lang w:eastAsia="ja-JP"/>
        </w:rPr>
        <w:fldChar w:fldCharType="end"/>
      </w:r>
    </w:p>
    <w:p w14:paraId="5E9B45F6" w14:textId="47FFC972"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DA451A" w:rsidRPr="00397DCA">
        <w:t xml:space="preserve">Figure </w:t>
      </w:r>
      <w:r w:rsidR="00DA451A">
        <w:rPr>
          <w:noProof/>
        </w:rPr>
        <w:t>23</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0DC9217A" w:rsidR="00445B7F" w:rsidRPr="00397DCA" w:rsidRDefault="002E0736">
      <w:pPr>
        <w:pStyle w:val="ae"/>
        <w:jc w:val="center"/>
      </w:pPr>
      <w:bookmarkStart w:id="23" w:name="_Ref531000035"/>
      <w:bookmarkStart w:id="24"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23</w:t>
      </w:r>
      <w:r w:rsidR="00B57EE3" w:rsidRPr="004823EF">
        <w:rPr>
          <w:noProof/>
        </w:rPr>
        <w:fldChar w:fldCharType="end"/>
      </w:r>
      <w:bookmarkEnd w:id="23"/>
      <w:r w:rsidRPr="00397DCA">
        <w:t xml:space="preserve">: Six </w:t>
      </w:r>
      <w:r w:rsidRPr="00397DCA">
        <w:rPr>
          <w:noProof/>
        </w:rPr>
        <w:t>neighbours</w:t>
      </w:r>
      <w:r w:rsidRPr="00397DCA">
        <w:t xml:space="preserve"> used to decide the switching of the coding table</w:t>
      </w:r>
      <w:bookmarkEnd w:id="24"/>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3D176E5F"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DA451A" w:rsidRPr="00397DCA">
        <w:t xml:space="preserve">Figure </w:t>
      </w:r>
      <w:r w:rsidR="00DA451A">
        <w:rPr>
          <w:noProof/>
        </w:rPr>
        <w:t>24</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197C41A7" w:rsidR="00445B7F" w:rsidRPr="00397DCA" w:rsidRDefault="00603D49" w:rsidP="00445B7F">
      <w:pPr>
        <w:pStyle w:val="ae"/>
        <w:jc w:val="center"/>
      </w:pPr>
      <w:bookmarkStart w:id="25" w:name="_Ref531000021"/>
      <w:bookmarkStart w:id="26"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24</w:t>
      </w:r>
      <w:r w:rsidR="00B57EE3" w:rsidRPr="004823EF">
        <w:rPr>
          <w:noProof/>
        </w:rPr>
        <w:fldChar w:fldCharType="end"/>
      </w:r>
      <w:bookmarkEnd w:id="25"/>
      <w:r w:rsidRPr="00397DCA">
        <w:t xml:space="preserve">: </w:t>
      </w:r>
      <w:r w:rsidR="00040B3A" w:rsidRPr="00397DCA">
        <w:rPr>
          <w:lang w:eastAsia="ja-JP"/>
        </w:rPr>
        <w:t>T</w:t>
      </w:r>
      <w:bookmarkEnd w:id="26"/>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4E46B093"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neighbour_context_restriction_flag equal to 1 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DA451A" w:rsidRPr="00397DCA">
        <w:t xml:space="preserve">Figure </w:t>
      </w:r>
      <w:r w:rsidR="00DA451A">
        <w:rPr>
          <w:noProof/>
        </w:rPr>
        <w:t>25</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5F115DD9" w:rsidR="00445B7F" w:rsidRPr="00397DCA" w:rsidRDefault="002E0736">
      <w:pPr>
        <w:pStyle w:val="ae"/>
        <w:jc w:val="center"/>
      </w:pPr>
      <w:bookmarkStart w:id="27" w:name="_Ref531000151"/>
      <w:bookmarkStart w:id="28"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25</w:t>
      </w:r>
      <w:r w:rsidR="00B57EE3" w:rsidRPr="004823EF">
        <w:rPr>
          <w:noProof/>
        </w:rPr>
        <w:fldChar w:fldCharType="end"/>
      </w:r>
      <w:bookmarkEnd w:id="27"/>
      <w:r w:rsidRPr="00397DCA">
        <w:t xml:space="preserve">: </w:t>
      </w:r>
      <w:bookmarkEnd w:id="28"/>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649915D4"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26</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48DF8CBE" w:rsidR="001B504B" w:rsidRPr="00397DCA" w:rsidRDefault="001B504B" w:rsidP="004823EF">
      <w:pPr>
        <w:pStyle w:val="3"/>
        <w:ind w:left="720"/>
        <w:rPr>
          <w:rFonts w:eastAsiaTheme="minorEastAsia"/>
          <w:lang w:val="en-CA"/>
        </w:rPr>
      </w:pPr>
      <w:bookmarkStart w:id="29"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049D3" w:rsidRPr="004823EF">
        <w:rPr>
          <w:rFonts w:eastAsiaTheme="minorEastAsia"/>
          <w:lang w:val="en-CA"/>
        </w:rPr>
        <w:t>[11]</w:t>
      </w:r>
      <w:r w:rsidR="002324E3" w:rsidRPr="004823EF">
        <w:rPr>
          <w:rFonts w:eastAsiaTheme="minorEastAsia"/>
          <w:lang w:val="en-CA"/>
        </w:rPr>
        <w:fldChar w:fldCharType="end"/>
      </w:r>
      <w:bookmarkEnd w:id="29"/>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2653DB"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2E362049"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7F172F">
        <w:t xml:space="preserve">Figure </w:t>
      </w:r>
      <w:r w:rsidR="007F172F">
        <w:rPr>
          <w:noProof/>
        </w:rPr>
        <w:t>27</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EDC5562" w:rsidR="00333656" w:rsidRDefault="00333656" w:rsidP="004823EF">
      <w:pPr>
        <w:pStyle w:val="ae"/>
        <w:jc w:val="center"/>
      </w:pPr>
      <w:bookmarkStart w:id="30" w:name="_Ref18086308"/>
      <w:r>
        <w:t xml:space="preserve">Figure </w:t>
      </w:r>
      <w:r w:rsidR="002653DB">
        <w:fldChar w:fldCharType="begin"/>
      </w:r>
      <w:r w:rsidR="002653DB">
        <w:instrText xml:space="preserve"> SEQ Figure \* ARABIC </w:instrText>
      </w:r>
      <w:r w:rsidR="002653DB">
        <w:fldChar w:fldCharType="separate"/>
      </w:r>
      <w:r w:rsidR="005D3CE6">
        <w:rPr>
          <w:noProof/>
        </w:rPr>
        <w:t>27</w:t>
      </w:r>
      <w:r w:rsidR="002653DB">
        <w:rPr>
          <w:noProof/>
        </w:rPr>
        <w:fldChar w:fldCharType="end"/>
      </w:r>
      <w:bookmarkEnd w:id="30"/>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2653DB"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2653DB"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2653DB"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3D079D29" w:rsidR="00122EE6" w:rsidRDefault="00122EE6" w:rsidP="004823EF">
      <w:pPr>
        <w:spacing w:line="264" w:lineRule="auto"/>
        <w:ind w:firstLine="708"/>
        <w:rPr>
          <w:lang w:val="en-CA" w:eastAsia="ja-JP"/>
        </w:rPr>
      </w:pPr>
    </w:p>
    <w:p w14:paraId="6824F500" w14:textId="2DC7F69A"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1A0F86">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2F78F80A" w:rsidR="00DE4299" w:rsidRDefault="001C03E5" w:rsidP="007D3B89">
      <w:pPr>
        <w:pStyle w:val="ae"/>
        <w:jc w:val="center"/>
        <w:rPr>
          <w:lang w:eastAsia="ja-JP"/>
        </w:rPr>
      </w:pPr>
      <w:r>
        <w:t xml:space="preserve">Figure </w:t>
      </w:r>
      <w:r w:rsidR="002653DB">
        <w:fldChar w:fldCharType="begin"/>
      </w:r>
      <w:r w:rsidR="002653DB">
        <w:instrText xml:space="preserve"> SEQ Figure \* ARABIC </w:instrText>
      </w:r>
      <w:r w:rsidR="002653DB">
        <w:fldChar w:fldCharType="separate"/>
      </w:r>
      <w:r w:rsidR="005D3CE6">
        <w:rPr>
          <w:noProof/>
        </w:rPr>
        <w:t>28</w:t>
      </w:r>
      <w:r w:rsidR="002653DB">
        <w:rPr>
          <w:noProof/>
        </w:rPr>
        <w:fldChar w:fldCharType="end"/>
      </w:r>
      <w:r>
        <w:t>: isPanar flag</w:t>
      </w:r>
    </w:p>
    <w:p w14:paraId="56E6E0CA" w14:textId="77777777" w:rsidR="001C03E5" w:rsidRDefault="003903DD" w:rsidP="007D3B89">
      <w:pPr>
        <w:keepNext/>
        <w:jc w:val="center"/>
      </w:pPr>
      <w:r>
        <w:rPr>
          <w:noProof/>
          <w:lang w:eastAsia="ja-JP"/>
        </w:rPr>
        <w:lastRenderedPageBreak/>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30E38F39" w:rsidR="003903DD" w:rsidRPr="007D3B89" w:rsidRDefault="001C03E5" w:rsidP="007D3B89">
      <w:pPr>
        <w:pStyle w:val="ae"/>
        <w:jc w:val="center"/>
        <w:rPr>
          <w:lang w:eastAsia="ja-JP"/>
        </w:rPr>
      </w:pPr>
      <w:r>
        <w:t xml:space="preserve">Figure </w:t>
      </w:r>
      <w:r w:rsidR="002653DB">
        <w:fldChar w:fldCharType="begin"/>
      </w:r>
      <w:r w:rsidR="002653DB">
        <w:instrText xml:space="preserve"> SEQ Figure \* ARABIC </w:instrText>
      </w:r>
      <w:r w:rsidR="002653DB">
        <w:fldChar w:fldCharType="separate"/>
      </w:r>
      <w:r w:rsidR="005D3CE6">
        <w:rPr>
          <w:noProof/>
        </w:rPr>
        <w:t>29</w:t>
      </w:r>
      <w:r w:rsidR="002653DB">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t>Coding</w:t>
      </w:r>
      <w:r>
        <w:rPr>
          <w:rFonts w:hint="eastAsia"/>
          <w:lang w:val="en-CA" w:eastAsia="ja-JP"/>
        </w:rPr>
        <w:t xml:space="preserve"> of </w:t>
      </w:r>
      <w:r>
        <w:rPr>
          <w:lang w:val="en-CA" w:eastAsia="ja-JP"/>
        </w:rPr>
        <w:t>the planar flag of a current node</w:t>
      </w:r>
    </w:p>
    <w:p w14:paraId="71FCEA14" w14:textId="503BE868" w:rsidR="00C31E64" w:rsidRDefault="00C31E64">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8 contexts </w:t>
      </w:r>
      <w:r w:rsidR="00643F80">
        <w:rPr>
          <w:lang w:val="en-CA" w:eastAsia="ja-JP"/>
        </w:rPr>
        <w:t>based on the</w:t>
      </w:r>
      <w:r>
        <w:rPr>
          <w:lang w:val="en-CA" w:eastAsia="ja-JP"/>
        </w:rPr>
        <w:t xml:space="preserve"> following</w:t>
      </w:r>
      <w:r w:rsidR="00643F80">
        <w:rPr>
          <w:lang w:val="en-CA" w:eastAsia="ja-JP"/>
        </w:rPr>
        <w:t xml:space="preserve"> information,</w:t>
      </w:r>
    </w:p>
    <w:p w14:paraId="623D5D7D" w14:textId="37BB10E5" w:rsidR="00C31E64" w:rsidRDefault="00C31E64" w:rsidP="007D3B89">
      <w:pPr>
        <w:pStyle w:val="a8"/>
        <w:numPr>
          <w:ilvl w:val="0"/>
          <w:numId w:val="175"/>
        </w:numPr>
        <w:ind w:leftChars="0"/>
        <w:rPr>
          <w:lang w:val="en-CA" w:eastAsia="ja-JP"/>
        </w:rPr>
      </w:pPr>
      <w:r>
        <w:rPr>
          <w:lang w:val="en-CA" w:eastAsia="ja-JP"/>
        </w:rPr>
        <w:t xml:space="preserve">A </w:t>
      </w:r>
      <w:r w:rsidR="009A7E83">
        <w:rPr>
          <w:lang w:val="en-CA" w:eastAsia="ja-JP"/>
        </w:rPr>
        <w:t>planar flag isPlanar</w:t>
      </w:r>
      <w:r w:rsidRPr="00C31E64">
        <w:rPr>
          <w:lang w:val="en-CA" w:eastAsia="ja-JP"/>
        </w:rPr>
        <w:t xml:space="preserve"> of the parent node</w:t>
      </w:r>
    </w:p>
    <w:p w14:paraId="6A6C5DA4" w14:textId="498AFD2A"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occupancy of the parent vertical neighbo</w:t>
      </w:r>
      <w:r>
        <w:rPr>
          <w:lang w:val="en-CA" w:eastAsia="ja-JP"/>
        </w:rPr>
        <w:t>ur adjacent to the current node</w:t>
      </w:r>
    </w:p>
    <w:p w14:paraId="73CBC6AB" w14:textId="77777777" w:rsidR="00C31E64" w:rsidRDefault="00C31E64" w:rsidP="007D3B89">
      <w:pPr>
        <w:pStyle w:val="a8"/>
        <w:numPr>
          <w:ilvl w:val="0"/>
          <w:numId w:val="175"/>
        </w:numPr>
        <w:ind w:leftChars="0"/>
        <w:rPr>
          <w:lang w:val="en-CA" w:eastAsia="ja-JP"/>
        </w:rPr>
      </w:pPr>
      <w:r>
        <w:rPr>
          <w:lang w:val="en-CA" w:eastAsia="ja-JP"/>
        </w:rPr>
        <w:t>T</w:t>
      </w:r>
      <w:r w:rsidRPr="00C31E64">
        <w:rPr>
          <w:lang w:val="en-CA" w:eastAsia="ja-JP"/>
        </w:rPr>
        <w:t>he distance d from the clos</w:t>
      </w:r>
      <w:r>
        <w:rPr>
          <w:lang w:val="en-CA" w:eastAsia="ja-JP"/>
        </w:rPr>
        <w:t>est already coded node at same coordinate</w:t>
      </w:r>
      <w:r w:rsidRPr="00C31E64">
        <w:rPr>
          <w:lang w:val="en-CA" w:eastAsia="ja-JP"/>
        </w:rPr>
        <w:t xml:space="preserve"> and depth</w:t>
      </w:r>
    </w:p>
    <w:p w14:paraId="7B9B3645" w14:textId="5B44A71C" w:rsidR="00C31E64" w:rsidRPr="00C31E64" w:rsidRDefault="00C31E64" w:rsidP="007D3B89">
      <w:pPr>
        <w:pStyle w:val="a8"/>
        <w:numPr>
          <w:ilvl w:val="1"/>
          <w:numId w:val="175"/>
        </w:numPr>
        <w:ind w:leftChars="0"/>
        <w:rPr>
          <w:lang w:val="en-CA" w:eastAsia="ja-JP"/>
        </w:rPr>
      </w:pPr>
      <w:r w:rsidRPr="00C31E64">
        <w:rPr>
          <w:lang w:val="en-CA" w:eastAsia="ja-JP"/>
        </w:rPr>
        <w:t>d is discretize into two values : “near” or “far”</w:t>
      </w:r>
    </w:p>
    <w:p w14:paraId="79114FB3" w14:textId="102355B4" w:rsidR="00C31E64" w:rsidRDefault="00C31E64" w:rsidP="007D3B89">
      <w:pPr>
        <w:rPr>
          <w:lang w:val="en-CA" w:eastAsia="ja-JP"/>
        </w:rPr>
      </w:pPr>
    </w:p>
    <w:p w14:paraId="63EB9D01" w14:textId="77777777" w:rsidR="009A7E83" w:rsidRDefault="009A7E83" w:rsidP="007D3B89">
      <w:pPr>
        <w:keepNext/>
        <w:jc w:val="center"/>
      </w:pPr>
      <w:r>
        <w:rPr>
          <w:noProof/>
          <w:lang w:val="en-CA" w:eastAsia="ja-JP"/>
        </w:rPr>
        <w:drawing>
          <wp:inline distT="0" distB="0" distL="0" distR="0" wp14:anchorId="45FE973D" wp14:editId="6D633B2F">
            <wp:extent cx="4049640" cy="1401120"/>
            <wp:effectExtent l="0" t="0" r="0" b="8890"/>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49640" cy="1401120"/>
                    </a:xfrm>
                    <a:prstGeom prst="rect">
                      <a:avLst/>
                    </a:prstGeom>
                    <a:noFill/>
                    <a:ln>
                      <a:noFill/>
                    </a:ln>
                  </pic:spPr>
                </pic:pic>
              </a:graphicData>
            </a:graphic>
          </wp:inline>
        </w:drawing>
      </w:r>
    </w:p>
    <w:p w14:paraId="369B83AD" w14:textId="69D702B7" w:rsidR="00C31E64" w:rsidRPr="007D3B89" w:rsidRDefault="009A7E83" w:rsidP="007D3B89">
      <w:pPr>
        <w:pStyle w:val="ae"/>
        <w:jc w:val="center"/>
        <w:rPr>
          <w:lang w:val="en-CA" w:eastAsia="ja-JP"/>
        </w:rPr>
      </w:pPr>
      <w:r>
        <w:t xml:space="preserve">Figure </w:t>
      </w:r>
      <w:r w:rsidR="002653DB">
        <w:fldChar w:fldCharType="begin"/>
      </w:r>
      <w:r w:rsidR="002653DB">
        <w:instrText xml:space="preserve"> SEQ Figure \* ARABIC </w:instrText>
      </w:r>
      <w:r w:rsidR="002653DB">
        <w:fldChar w:fldCharType="separate"/>
      </w:r>
      <w:r w:rsidR="005D3CE6">
        <w:rPr>
          <w:noProof/>
        </w:rPr>
        <w:t>30</w:t>
      </w:r>
      <w:r w:rsidR="002653DB">
        <w:rPr>
          <w:noProof/>
        </w:rPr>
        <w:fldChar w:fldCharType="end"/>
      </w:r>
      <w:r>
        <w:t xml:space="preserve">: </w:t>
      </w:r>
      <w:r w:rsidR="00643F80">
        <w:t xml:space="preserve">a </w:t>
      </w:r>
      <w:r>
        <w:t>planar flag</w:t>
      </w:r>
      <w:r w:rsidR="00643F80">
        <w:t xml:space="preserve"> coding scheme</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0F417060" w:rsidR="00643F80" w:rsidRDefault="00643F80" w:rsidP="007D3B89">
      <w:pPr>
        <w:pStyle w:val="ae"/>
        <w:jc w:val="center"/>
        <w:rPr>
          <w:lang w:val="en-CA" w:eastAsia="ja-JP"/>
        </w:rPr>
      </w:pPr>
      <w:r>
        <w:t xml:space="preserve">Figure </w:t>
      </w:r>
      <w:r w:rsidR="002653DB">
        <w:fldChar w:fldCharType="begin"/>
      </w:r>
      <w:r w:rsidR="002653DB">
        <w:instrText xml:space="preserve"> SEQ Figure \* ARABIC </w:instrText>
      </w:r>
      <w:r w:rsidR="002653DB">
        <w:fldChar w:fldCharType="separate"/>
      </w:r>
      <w:r w:rsidR="005D3CE6">
        <w:rPr>
          <w:noProof/>
        </w:rPr>
        <w:t>31</w:t>
      </w:r>
      <w:r w:rsidR="002653DB">
        <w:rPr>
          <w:noProof/>
        </w:rPr>
        <w:fldChar w:fldCharType="end"/>
      </w:r>
      <w:r>
        <w:t>: a plane position coding scheme</w:t>
      </w:r>
    </w:p>
    <w:p w14:paraId="0F6EE6AE" w14:textId="35567A1A" w:rsidR="00643F80" w:rsidRDefault="00402D40" w:rsidP="007D3B89">
      <w:pPr>
        <w:pStyle w:val="4"/>
        <w:numPr>
          <w:ilvl w:val="3"/>
          <w:numId w:val="6"/>
        </w:numPr>
        <w:rPr>
          <w:lang w:val="en-CA" w:eastAsia="ja-JP"/>
        </w:rPr>
      </w:pPr>
      <w:r w:rsidRPr="00402D40">
        <w:rPr>
          <w:lang w:val="en-CA" w:eastAsia="ja-JP"/>
        </w:rPr>
        <w:lastRenderedPageBreak/>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6FBDAA95" w:rsidR="001D6497" w:rsidRDefault="001D6497" w:rsidP="007D3B89">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32</w:t>
      </w:r>
      <w:r w:rsidR="002653DB">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46"/>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lastRenderedPageBreak/>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5A6AA8D6" w:rsidR="00BB5C17" w:rsidRDefault="00BB5C17" w:rsidP="007D3B89">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33</w:t>
      </w:r>
      <w:r w:rsidR="002653DB">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a8"/>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47086CCA" w:rsidR="00616707" w:rsidRDefault="00616707" w:rsidP="007D3B89">
      <w:pPr>
        <w:rPr>
          <w:lang w:val="en-GB"/>
        </w:rPr>
      </w:pPr>
    </w:p>
    <w:p w14:paraId="7142506B" w14:textId="144F65D7"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4"/>
      </w:pPr>
      <w:r>
        <w:rPr>
          <w:lang w:val="en-CA"/>
        </w:rPr>
        <w:lastRenderedPageBreak/>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2653DB"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5B6E647F"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504D49">
        <w:t xml:space="preserve">Figure </w:t>
      </w:r>
      <w:r w:rsidR="00504D49">
        <w:rPr>
          <w:noProof/>
        </w:rPr>
        <w:t>34</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2653DB"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7F5CB75E" w:rsidR="00B55059" w:rsidRDefault="00B55059" w:rsidP="009156E8">
      <w:pPr>
        <w:pStyle w:val="ae"/>
        <w:jc w:val="center"/>
      </w:pPr>
      <w:bookmarkStart w:id="31" w:name="_Ref35885156"/>
      <w:r>
        <w:t xml:space="preserve">Figure </w:t>
      </w:r>
      <w:r w:rsidR="002653DB">
        <w:fldChar w:fldCharType="begin"/>
      </w:r>
      <w:r w:rsidR="002653DB">
        <w:instrText xml:space="preserve"> SEQ Figure \* ARABIC </w:instrText>
      </w:r>
      <w:r w:rsidR="002653DB">
        <w:fldChar w:fldCharType="separate"/>
      </w:r>
      <w:r w:rsidR="005D3CE6">
        <w:rPr>
          <w:noProof/>
        </w:rPr>
        <w:t>34</w:t>
      </w:r>
      <w:r w:rsidR="002653DB">
        <w:rPr>
          <w:noProof/>
        </w:rPr>
        <w:fldChar w:fldCharType="end"/>
      </w:r>
      <w:bookmarkEnd w:id="31"/>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7F97581C" w:rsidR="001C70C3" w:rsidRPr="0016185F" w:rsidRDefault="001C70C3" w:rsidP="009156E8">
      <w:pPr>
        <w:pStyle w:val="ae"/>
        <w:jc w:val="center"/>
        <w:rPr>
          <w:lang w:val="en-GB"/>
        </w:rPr>
      </w:pPr>
      <w:r>
        <w:t xml:space="preserve">Figure </w:t>
      </w:r>
      <w:r w:rsidR="002653DB">
        <w:fldChar w:fldCharType="begin"/>
      </w:r>
      <w:r w:rsidR="002653DB">
        <w:instrText xml:space="preserve"> SEQ Figure \* ARABIC </w:instrText>
      </w:r>
      <w:r w:rsidR="002653DB">
        <w:fldChar w:fldCharType="separate"/>
      </w:r>
      <w:r w:rsidR="005D3CE6">
        <w:rPr>
          <w:noProof/>
        </w:rPr>
        <w:t>35</w:t>
      </w:r>
      <w:r w:rsidR="002653DB">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lastRenderedPageBreak/>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2653DB"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2653DB">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5CCA7618" w:rsidR="00E27F12" w:rsidRDefault="00720B4D" w:rsidP="009156E8">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36</w:t>
      </w:r>
      <w:r w:rsidR="002653DB">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Enhancing IDCM using angular contex</w:t>
      </w:r>
      <w:r>
        <w:rPr>
          <w:lang w:val="en-CA"/>
        </w:rPr>
        <w:t>ts</w:t>
      </w:r>
    </w:p>
    <w:p w14:paraId="0FC27137" w14:textId="5D913D01"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B8647E">
        <w:t xml:space="preserve">Figure </w:t>
      </w:r>
      <w:r w:rsidR="00B8647E">
        <w:rPr>
          <w:noProof/>
        </w:rPr>
        <w:t>37</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5333AF">
        <w:t xml:space="preserve">Figure </w:t>
      </w:r>
      <w:r w:rsidR="005333AF">
        <w:rPr>
          <w:noProof/>
        </w:rPr>
        <w:t>38</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lastRenderedPageBreak/>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7674B8A4" w:rsidR="00E03F73" w:rsidRDefault="00E03F73" w:rsidP="009156E8">
      <w:pPr>
        <w:pStyle w:val="ae"/>
        <w:jc w:val="center"/>
      </w:pPr>
      <w:bookmarkStart w:id="32" w:name="_Ref35889789"/>
      <w:r>
        <w:t xml:space="preserve">Figure </w:t>
      </w:r>
      <w:r w:rsidR="002653DB">
        <w:fldChar w:fldCharType="begin"/>
      </w:r>
      <w:r w:rsidR="002653DB">
        <w:instrText xml:space="preserve"> SEQ Figure \* ARABIC </w:instrText>
      </w:r>
      <w:r w:rsidR="002653DB">
        <w:fldChar w:fldCharType="separate"/>
      </w:r>
      <w:r w:rsidR="005D3CE6">
        <w:rPr>
          <w:noProof/>
        </w:rPr>
        <w:t>37</w:t>
      </w:r>
      <w:r w:rsidR="002653DB">
        <w:rPr>
          <w:noProof/>
        </w:rPr>
        <w:fldChar w:fldCharType="end"/>
      </w:r>
      <w:bookmarkEnd w:id="32"/>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312FB237" w:rsidR="005333AF" w:rsidRPr="009156E8" w:rsidRDefault="005333AF" w:rsidP="009156E8">
      <w:pPr>
        <w:pStyle w:val="ae"/>
        <w:jc w:val="center"/>
      </w:pPr>
      <w:bookmarkStart w:id="33" w:name="_Ref35889880"/>
      <w:r>
        <w:t xml:space="preserve">Figure </w:t>
      </w:r>
      <w:r w:rsidR="002653DB">
        <w:fldChar w:fldCharType="begin"/>
      </w:r>
      <w:r w:rsidR="002653DB">
        <w:instrText xml:space="preserve"> SEQ Figure \* ARABIC </w:instrText>
      </w:r>
      <w:r w:rsidR="002653DB">
        <w:fldChar w:fldCharType="separate"/>
      </w:r>
      <w:r w:rsidR="005D3CE6">
        <w:rPr>
          <w:noProof/>
        </w:rPr>
        <w:t>38</w:t>
      </w:r>
      <w:r w:rsidR="002653DB">
        <w:rPr>
          <w:noProof/>
        </w:rPr>
        <w:fldChar w:fldCharType="end"/>
      </w:r>
      <w:bookmarkEnd w:id="33"/>
      <w:r>
        <w:t>: Evolution of the z-interval</w:t>
      </w:r>
    </w:p>
    <w:p w14:paraId="4A991FB3" w14:textId="5D1E8556" w:rsidR="00616707" w:rsidRDefault="00616707" w:rsidP="007D3B89">
      <w:pPr>
        <w:pStyle w:val="3"/>
        <w:ind w:left="720"/>
        <w:rPr>
          <w:lang w:val="en-GB"/>
        </w:rPr>
      </w:pPr>
      <w:r w:rsidRPr="007D3B89">
        <w:rPr>
          <w:lang w:val="en-CA"/>
        </w:rPr>
        <w:lastRenderedPageBreak/>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0C672E">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3DD5D4E6"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0E1832">
        <w:t xml:space="preserve">Figure </w:t>
      </w:r>
      <w:r w:rsidR="000E1832">
        <w:rPr>
          <w:noProof/>
        </w:rPr>
        <w:t>40</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0E1832">
        <w:t xml:space="preserve">Figure </w:t>
      </w:r>
      <w:r w:rsidR="000E1832">
        <w:rPr>
          <w:noProof/>
        </w:rPr>
        <w:t>41</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F555A57" w:rsidR="00697D8D" w:rsidRPr="00D0504D" w:rsidRDefault="00697D8D" w:rsidP="007D3B89">
      <w:pPr>
        <w:pStyle w:val="ae"/>
        <w:jc w:val="center"/>
        <w:rPr>
          <w:rFonts w:eastAsiaTheme="minorEastAsia"/>
          <w:lang w:eastAsia="zh-CN"/>
        </w:rPr>
      </w:pPr>
      <w:bookmarkStart w:id="34" w:name="_Ref27146976"/>
      <w:r>
        <w:t xml:space="preserve">Figure </w:t>
      </w:r>
      <w:r w:rsidR="002653DB">
        <w:fldChar w:fldCharType="begin"/>
      </w:r>
      <w:r w:rsidR="002653DB">
        <w:instrText xml:space="preserve"> SEQ Figure \* ARABIC </w:instrText>
      </w:r>
      <w:r w:rsidR="002653DB">
        <w:fldChar w:fldCharType="separate"/>
      </w:r>
      <w:r w:rsidR="005D3CE6">
        <w:rPr>
          <w:noProof/>
        </w:rPr>
        <w:t>39</w:t>
      </w:r>
      <w:r w:rsidR="002653DB">
        <w:rPr>
          <w:noProof/>
        </w:rPr>
        <w:fldChar w:fldCharType="end"/>
      </w:r>
      <w:bookmarkEnd w:id="34"/>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555CF94D" w:rsidR="00795961" w:rsidRPr="007D3B89" w:rsidRDefault="00425E4C" w:rsidP="007D3B89">
      <w:pPr>
        <w:pStyle w:val="ae"/>
        <w:jc w:val="center"/>
        <w:rPr>
          <w:rFonts w:eastAsiaTheme="minorEastAsia"/>
          <w:lang w:eastAsia="zh-CN"/>
        </w:rPr>
      </w:pPr>
      <w:bookmarkStart w:id="35" w:name="_Ref27146820"/>
      <w:r>
        <w:t xml:space="preserve">Figure </w:t>
      </w:r>
      <w:r w:rsidR="002653DB">
        <w:fldChar w:fldCharType="begin"/>
      </w:r>
      <w:r w:rsidR="002653DB">
        <w:instrText xml:space="preserve"> SEQ Figure \* ARABIC </w:instrText>
      </w:r>
      <w:r w:rsidR="002653DB">
        <w:fldChar w:fldCharType="separate"/>
      </w:r>
      <w:r w:rsidR="005D3CE6">
        <w:rPr>
          <w:noProof/>
        </w:rPr>
        <w:t>40</w:t>
      </w:r>
      <w:r w:rsidR="002653DB">
        <w:rPr>
          <w:noProof/>
        </w:rPr>
        <w:fldChar w:fldCharType="end"/>
      </w:r>
      <w:bookmarkEnd w:id="35"/>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108BCB8C" w:rsidR="00795961" w:rsidRPr="007D3B89" w:rsidRDefault="00425E4C" w:rsidP="007D3B89">
      <w:pPr>
        <w:pStyle w:val="ae"/>
        <w:jc w:val="center"/>
        <w:rPr>
          <w:rFonts w:eastAsiaTheme="minorEastAsia"/>
          <w:lang w:eastAsia="zh-CN"/>
        </w:rPr>
      </w:pPr>
      <w:bookmarkStart w:id="36" w:name="_Ref27146834"/>
      <w:r>
        <w:t xml:space="preserve">Figure </w:t>
      </w:r>
      <w:r w:rsidR="002653DB">
        <w:fldChar w:fldCharType="begin"/>
      </w:r>
      <w:r w:rsidR="002653DB">
        <w:instrText xml:space="preserve"> SEQ Figure \* ARABIC </w:instrText>
      </w:r>
      <w:r w:rsidR="002653DB">
        <w:fldChar w:fldCharType="separate"/>
      </w:r>
      <w:r w:rsidR="005D3CE6">
        <w:rPr>
          <w:noProof/>
        </w:rPr>
        <w:t>41</w:t>
      </w:r>
      <w:r w:rsidR="002653DB">
        <w:rPr>
          <w:noProof/>
        </w:rPr>
        <w:fldChar w:fldCharType="end"/>
      </w:r>
      <w:bookmarkEnd w:id="36"/>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 xml:space="preserve">based on the pre-defined conditions. Moreover, bits can be saved from an implicit QT or BT partition compared to an OT </w:t>
      </w:r>
      <w:r w:rsidRPr="00D0504D">
        <w:rPr>
          <w:rFonts w:eastAsiaTheme="minorEastAsia"/>
          <w:lang w:eastAsia="zh-CN"/>
        </w:rPr>
        <w:lastRenderedPageBreak/>
        <w:t>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3DF021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0E1832">
        <w:t xml:space="preserve">Figure </w:t>
      </w:r>
      <w:r w:rsidR="000E1832">
        <w:rPr>
          <w:noProof/>
        </w:rPr>
        <w:t>39</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0E1832">
        <w:t xml:space="preserve">Figure </w:t>
      </w:r>
      <w:r w:rsidR="000E1832">
        <w:rPr>
          <w:noProof/>
        </w:rPr>
        <w:t>40</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0E1832">
        <w:t xml:space="preserve">Figure </w:t>
      </w:r>
      <w:r w:rsidR="000E1832">
        <w:rPr>
          <w:noProof/>
        </w:rPr>
        <w:t>41</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7852E3D"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DE4567">
        <w:t xml:space="preserve">Table </w:t>
      </w:r>
      <w:r w:rsidR="00DE4567">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DE4567">
        <w:t xml:space="preserve">Table </w:t>
      </w:r>
      <w:r w:rsidR="00DE4567">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219D5CB5" w:rsidR="00DE4567" w:rsidRDefault="00DE4567" w:rsidP="007D3B89">
      <w:pPr>
        <w:pStyle w:val="ae"/>
        <w:keepNext/>
        <w:jc w:val="center"/>
        <w:rPr>
          <w:lang w:eastAsia="ja-JP"/>
        </w:rPr>
      </w:pPr>
      <w:bookmarkStart w:id="37" w:name="_Ref27175886"/>
      <w:r>
        <w:t xml:space="preserve">Table </w:t>
      </w:r>
      <w:r w:rsidR="002653DB">
        <w:fldChar w:fldCharType="begin"/>
      </w:r>
      <w:r w:rsidR="002653DB">
        <w:instrText xml:space="preserve"> SEQ Table \* ARABIC </w:instrText>
      </w:r>
      <w:r w:rsidR="002653DB">
        <w:fldChar w:fldCharType="separate"/>
      </w:r>
      <w:r>
        <w:rPr>
          <w:noProof/>
        </w:rPr>
        <w:t>1</w:t>
      </w:r>
      <w:r w:rsidR="002653DB">
        <w:rPr>
          <w:noProof/>
        </w:rPr>
        <w:fldChar w:fldCharType="end"/>
      </w:r>
      <w:bookmarkEnd w:id="37"/>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2653DB"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2653DB"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2653DB"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13246628" w:rsidR="00DE4567" w:rsidRDefault="00DE4567" w:rsidP="007D3B89">
      <w:pPr>
        <w:pStyle w:val="ae"/>
        <w:keepNext/>
        <w:jc w:val="center"/>
      </w:pPr>
      <w:bookmarkStart w:id="38" w:name="_Ref27175898"/>
      <w:r>
        <w:t xml:space="preserve">Table </w:t>
      </w:r>
      <w:r w:rsidR="002653DB">
        <w:fldChar w:fldCharType="begin"/>
      </w:r>
      <w:r w:rsidR="002653DB">
        <w:instrText xml:space="preserve"> SEQ Table \* ARABIC </w:instrText>
      </w:r>
      <w:r w:rsidR="002653DB">
        <w:fldChar w:fldCharType="separate"/>
      </w:r>
      <w:r>
        <w:rPr>
          <w:noProof/>
        </w:rPr>
        <w:t>2</w:t>
      </w:r>
      <w:r w:rsidR="002653DB">
        <w:rPr>
          <w:noProof/>
        </w:rPr>
        <w:fldChar w:fldCharType="end"/>
      </w:r>
      <w:bookmarkEnd w:id="38"/>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2653DB"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3DAD731B"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0C672E">
        <w:t xml:space="preserve">Table </w:t>
      </w:r>
      <w:r w:rsidR="000C672E">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0C672E">
        <w:t xml:space="preserve">Table </w:t>
      </w:r>
      <w:r w:rsidR="000C672E">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5EEEF9F" w:rsidR="00F22F95" w:rsidRPr="009156E8"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w:t>
      </w:r>
      <w:r w:rsidRPr="00D0504D">
        <w:rPr>
          <w:rFonts w:eastAsiaTheme="minorEastAsia"/>
          <w:lang w:eastAsia="zh-CN"/>
        </w:rPr>
        <w:lastRenderedPageBreak/>
        <w:t xml:space="preserve">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CC28D6F" w14:textId="06C202BB" w:rsidR="00F22F95" w:rsidRPr="009156E8" w:rsidRDefault="00F22F95" w:rsidP="009156E8">
      <w:pPr>
        <w:pStyle w:val="3"/>
        <w:ind w:left="720"/>
        <w:rPr>
          <w:lang w:val="en-GB"/>
        </w:rPr>
      </w:pPr>
      <w:r>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6FA50654"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AD3037">
        <w:t xml:space="preserve">Figure </w:t>
      </w:r>
      <w:r w:rsidR="00AD3037">
        <w:rPr>
          <w:noProof/>
        </w:rPr>
        <w:t>42</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AD3037">
        <w:t xml:space="preserve">Figure </w:t>
      </w:r>
      <w:r w:rsidR="00AD3037">
        <w:rPr>
          <w:noProof/>
        </w:rPr>
        <w:t>42</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AD3037">
        <w:t xml:space="preserve">Figure </w:t>
      </w:r>
      <w:r w:rsidR="00AD3037">
        <w:rPr>
          <w:noProof/>
        </w:rPr>
        <w:t>43</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AD3037">
        <w:t xml:space="preserve">Figure </w:t>
      </w:r>
      <w:r w:rsidR="00AD3037">
        <w:rPr>
          <w:noProof/>
        </w:rPr>
        <w:t>42</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309C9F29" w:rsidR="00F22F95" w:rsidRDefault="00AD3037" w:rsidP="009156E8">
      <w:pPr>
        <w:pStyle w:val="ae"/>
        <w:jc w:val="center"/>
      </w:pPr>
      <w:bookmarkStart w:id="39" w:name="_Ref37020114"/>
      <w:r>
        <w:t xml:space="preserve">Figure </w:t>
      </w:r>
      <w:r w:rsidR="002653DB">
        <w:fldChar w:fldCharType="begin"/>
      </w:r>
      <w:r w:rsidR="002653DB">
        <w:instrText xml:space="preserve"> SEQ Figure \* ARABIC </w:instrText>
      </w:r>
      <w:r w:rsidR="002653DB">
        <w:fldChar w:fldCharType="separate"/>
      </w:r>
      <w:r w:rsidR="005D3CE6">
        <w:rPr>
          <w:noProof/>
        </w:rPr>
        <w:t>42</w:t>
      </w:r>
      <w:r w:rsidR="002653DB">
        <w:rPr>
          <w:noProof/>
        </w:rPr>
        <w:fldChar w:fldCharType="end"/>
      </w:r>
      <w:bookmarkEnd w:id="39"/>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63E57A1D" w:rsidR="00F22F95" w:rsidRDefault="00AD3037" w:rsidP="009156E8">
      <w:pPr>
        <w:pStyle w:val="ae"/>
        <w:jc w:val="center"/>
      </w:pPr>
      <w:bookmarkStart w:id="40" w:name="_Ref37020192"/>
      <w:r>
        <w:t xml:space="preserve">Figure </w:t>
      </w:r>
      <w:r w:rsidR="002653DB">
        <w:fldChar w:fldCharType="begin"/>
      </w:r>
      <w:r w:rsidR="002653DB">
        <w:instrText xml:space="preserve"> SEQ Figure \* ARABIC </w:instrText>
      </w:r>
      <w:r w:rsidR="002653DB">
        <w:fldChar w:fldCharType="separate"/>
      </w:r>
      <w:r w:rsidR="005D3CE6">
        <w:rPr>
          <w:noProof/>
        </w:rPr>
        <w:t>43</w:t>
      </w:r>
      <w:r w:rsidR="002653DB">
        <w:rPr>
          <w:noProof/>
        </w:rPr>
        <w:fldChar w:fldCharType="end"/>
      </w:r>
      <w:bookmarkEnd w:id="40"/>
      <w:r w:rsidR="00F22F95">
        <w:t>: x,z occupancy example without implicit QTBT, and so with cube nodes. One node size is orange rectangle, occupied nodes are in dark blue and non-occupied nodes in light blue. Red points are points in the point cloud.</w:t>
      </w:r>
    </w:p>
    <w:p w14:paraId="1B6A472D" w14:textId="35018AFA"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AD3037">
        <w:t xml:space="preserve">Figure </w:t>
      </w:r>
      <w:r w:rsidR="00AD3037">
        <w:rPr>
          <w:noProof/>
        </w:rPr>
        <w:t>44</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AD3037">
        <w:t xml:space="preserve">Figure </w:t>
      </w:r>
      <w:r w:rsidR="00AD3037">
        <w:rPr>
          <w:noProof/>
        </w:rPr>
        <w:t>42</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AD3037">
        <w:t xml:space="preserve">Figure </w:t>
      </w:r>
      <w:r w:rsidR="00AD3037">
        <w:rPr>
          <w:noProof/>
        </w:rPr>
        <w:t>43</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15DFD29F" w:rsidR="00F22F95" w:rsidRDefault="00AD3037">
      <w:pPr>
        <w:pStyle w:val="ae"/>
      </w:pPr>
      <w:bookmarkStart w:id="41" w:name="_Ref37020244"/>
      <w:r>
        <w:t xml:space="preserve">Figure </w:t>
      </w:r>
      <w:r w:rsidR="002653DB">
        <w:fldChar w:fldCharType="begin"/>
      </w:r>
      <w:r w:rsidR="002653DB">
        <w:instrText xml:space="preserve"> SEQ Figure </w:instrText>
      </w:r>
      <w:r w:rsidR="002653DB">
        <w:instrText xml:space="preserve">\* ARABIC </w:instrText>
      </w:r>
      <w:r w:rsidR="002653DB">
        <w:fldChar w:fldCharType="separate"/>
      </w:r>
      <w:r w:rsidR="005D3CE6">
        <w:rPr>
          <w:noProof/>
        </w:rPr>
        <w:t>44</w:t>
      </w:r>
      <w:r w:rsidR="002653DB">
        <w:rPr>
          <w:noProof/>
        </w:rPr>
        <w:fldChar w:fldCharType="end"/>
      </w:r>
      <w:bookmarkEnd w:id="41"/>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1718A115" w14:textId="36A21287" w:rsidR="00F22F95" w:rsidRPr="007D3B89" w:rsidRDefault="00F22F95" w:rsidP="00F22F95">
      <w:pPr>
        <w:rPr>
          <w:lang w:val="en-GB" w:eastAsia="ja-JP"/>
        </w:rPr>
      </w:pPr>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0D48929F" w14:textId="78E141A0" w:rsidR="00B83002" w:rsidRPr="004823EF" w:rsidRDefault="00B83002" w:rsidP="00807349">
      <w:pPr>
        <w:pStyle w:val="2"/>
        <w:numPr>
          <w:ilvl w:val="1"/>
          <w:numId w:val="6"/>
        </w:numPr>
        <w:rPr>
          <w:rFonts w:hAnsi="Times New Roman"/>
          <w:i w:val="0"/>
          <w:lang w:val="en-CA"/>
        </w:rPr>
      </w:pPr>
      <w:bookmarkStart w:id="42"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42"/>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lastRenderedPageBreak/>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2653DB"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2653DB"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2653DB"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4AB30173" w:rsidR="00B83002" w:rsidRPr="00397DCA" w:rsidRDefault="00B83002" w:rsidP="00594CBB">
      <w:pPr>
        <w:pStyle w:val="ae"/>
        <w:jc w:val="center"/>
        <w:rPr>
          <w:noProof/>
          <w:lang w:val="en-GB"/>
        </w:rPr>
      </w:pPr>
      <w:bookmarkStart w:id="43" w:name="_Ref505763028"/>
      <w:bookmarkStart w:id="44" w:name="_Toc516233851"/>
      <w:bookmarkStart w:id="45"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DE4567">
        <w:rPr>
          <w:noProof/>
          <w:lang w:val="en-GB"/>
        </w:rPr>
        <w:t>3</w:t>
      </w:r>
      <w:r w:rsidRPr="004823EF">
        <w:fldChar w:fldCharType="end"/>
      </w:r>
      <w:bookmarkEnd w:id="43"/>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44"/>
      <w:bookmarkEnd w:id="45"/>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t>To check if the unit vector and the triangle intersect, and if yes, the intersection is calculated and output as decoded voxel.</w:t>
      </w:r>
    </w:p>
    <w:p w14:paraId="28208947" w14:textId="05E29462"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0E1832" w:rsidRPr="004823EF">
        <w:t xml:space="preserve">Figure </w:t>
      </w:r>
      <w:r w:rsidR="000E1832">
        <w:rPr>
          <w:noProof/>
        </w:rPr>
        <w:t>45</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0F6ADC">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53019B5A" w:rsidR="00C635BA" w:rsidRPr="00397DCA" w:rsidRDefault="00B54015">
      <w:pPr>
        <w:pStyle w:val="ae"/>
        <w:jc w:val="center"/>
        <w:rPr>
          <w:lang w:eastAsia="ja-JP"/>
        </w:rPr>
      </w:pPr>
      <w:bookmarkStart w:id="46" w:name="_Ref166021"/>
      <w:r w:rsidRPr="004823EF">
        <w:t xml:space="preserve">Figure </w:t>
      </w:r>
      <w:r w:rsidR="002653DB">
        <w:fldChar w:fldCharType="begin"/>
      </w:r>
      <w:r w:rsidR="002653DB">
        <w:instrText xml:space="preserve"> SEQ Figure \* ARABIC </w:instrText>
      </w:r>
      <w:r w:rsidR="002653DB">
        <w:fldChar w:fldCharType="separate"/>
      </w:r>
      <w:r w:rsidR="005D3CE6">
        <w:rPr>
          <w:noProof/>
        </w:rPr>
        <w:t>45</w:t>
      </w:r>
      <w:r w:rsidR="002653DB">
        <w:rPr>
          <w:noProof/>
        </w:rPr>
        <w:fldChar w:fldCharType="end"/>
      </w:r>
      <w:bookmarkEnd w:id="46"/>
      <w:r w:rsidRPr="004823EF">
        <w:rPr>
          <w:lang w:eastAsia="ja-JP"/>
        </w:rPr>
        <w:t>: intersection check on voxel grid</w:t>
      </w:r>
    </w:p>
    <w:p w14:paraId="7EA3285F" w14:textId="0601F083" w:rsidR="00B83002" w:rsidRDefault="00B83002" w:rsidP="00B83002">
      <w:pPr>
        <w:rPr>
          <w:lang w:eastAsia="ja-JP"/>
        </w:rPr>
      </w:pPr>
    </w:p>
    <w:p w14:paraId="1374813F" w14:textId="46C37D25" w:rsidR="003245EB" w:rsidRDefault="00E229E9" w:rsidP="007D3B89">
      <w:pPr>
        <w:pStyle w:val="2"/>
        <w:numPr>
          <w:ilvl w:val="1"/>
          <w:numId w:val="6"/>
        </w:numPr>
        <w:rPr>
          <w:lang w:eastAsia="ja-JP"/>
        </w:rPr>
      </w:pPr>
      <w:r>
        <w:rPr>
          <w:lang w:eastAsia="ja-JP"/>
        </w:rPr>
        <w:t>G</w:t>
      </w:r>
      <w:r w:rsidR="003245EB">
        <w:rPr>
          <w:lang w:eastAsia="ja-JP"/>
        </w:rPr>
        <w:t xml:space="preserve">eometry </w:t>
      </w:r>
      <w:r>
        <w:rPr>
          <w:lang w:eastAsia="ja-JP"/>
        </w:rPr>
        <w:t>Quantization</w:t>
      </w:r>
    </w:p>
    <w:p w14:paraId="2A4566FD" w14:textId="1BFD5ABF"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_Ref22231435 \n \h</w:instrText>
      </w:r>
      <w:r>
        <w:rPr>
          <w:rFonts w:eastAsiaTheme="minorEastAsia"/>
        </w:rPr>
        <w:instrText xml:space="preserve"> </w:instrText>
      </w:r>
      <w:r>
        <w:rPr>
          <w:rFonts w:eastAsiaTheme="minorEastAsia"/>
        </w:rPr>
      </w:r>
      <w:r>
        <w:rPr>
          <w:rFonts w:eastAsiaTheme="minorEastAsia"/>
        </w:rPr>
        <w:fldChar w:fldCharType="separate"/>
      </w:r>
      <w:r>
        <w:rPr>
          <w:rFonts w:eastAsiaTheme="minorEastAsia"/>
        </w:rPr>
        <w:t>[51]</w:t>
      </w:r>
      <w:r>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77777777" w:rsidR="00E229E9" w:rsidRPr="00FA5B08" w:rsidRDefault="00E229E9" w:rsidP="00E229E9"/>
    <w:p w14:paraId="7B6A9507" w14:textId="77777777"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Pr>
          <w:rFonts w:eastAsiaTheme="minorEastAsia"/>
        </w:rPr>
        <w:fldChar w:fldCharType="begin"/>
      </w:r>
      <w:r>
        <w:rPr>
          <w:rFonts w:eastAsiaTheme="minorEastAsia"/>
        </w:rPr>
        <w:instrText xml:space="preserve"> REF _Ref22231472 \n \h </w:instrText>
      </w:r>
      <w:r>
        <w:rPr>
          <w:rFonts w:eastAsiaTheme="minorEastAsia"/>
        </w:rPr>
      </w:r>
      <w:r>
        <w:rPr>
          <w:rFonts w:eastAsiaTheme="minorEastAsia"/>
        </w:rPr>
        <w:fldChar w:fldCharType="separate"/>
      </w:r>
      <w:r>
        <w:rPr>
          <w:rFonts w:eastAsiaTheme="minorEastAsia"/>
        </w:rPr>
        <w:t>[52]</w:t>
      </w:r>
      <w:r>
        <w:rPr>
          <w:rFonts w:eastAsiaTheme="minorEastAsia"/>
        </w:rPr>
        <w:fldChar w:fldCharType="end"/>
      </w:r>
    </w:p>
    <w:p w14:paraId="42E41671" w14:textId="501F20F2"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0E1832">
        <w:t xml:space="preserve">Figure </w:t>
      </w:r>
      <w:r w:rsidR="000E1832">
        <w:rPr>
          <w:noProof/>
        </w:rPr>
        <w:t>46</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553FB117" w:rsidR="00E229E9" w:rsidRDefault="00E229E9" w:rsidP="00E229E9">
      <w:pPr>
        <w:pStyle w:val="ae"/>
        <w:jc w:val="center"/>
      </w:pPr>
      <w:bookmarkStart w:id="47" w:name="_Ref22229943"/>
      <w:r>
        <w:t xml:space="preserve">Figure </w:t>
      </w:r>
      <w:r w:rsidR="002653DB">
        <w:fldChar w:fldCharType="begin"/>
      </w:r>
      <w:r w:rsidR="002653DB">
        <w:instrText xml:space="preserve"> SEQ Figure \* ARABIC </w:instrText>
      </w:r>
      <w:r w:rsidR="002653DB">
        <w:fldChar w:fldCharType="separate"/>
      </w:r>
      <w:r w:rsidR="005D3CE6">
        <w:rPr>
          <w:noProof/>
        </w:rPr>
        <w:t>46</w:t>
      </w:r>
      <w:r w:rsidR="002653DB">
        <w:rPr>
          <w:noProof/>
        </w:rPr>
        <w:fldChar w:fldCharType="end"/>
      </w:r>
      <w:bookmarkEnd w:id="47"/>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69CB85FD" w:rsidR="00E229E9" w:rsidRDefault="00E229E9" w:rsidP="007D3B89">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47</w:t>
      </w:r>
      <w:r w:rsidR="002653DB">
        <w:rPr>
          <w:noProof/>
        </w:rPr>
        <w:fldChar w:fldCharType="end"/>
      </w:r>
      <w:r>
        <w:t xml:space="preserve">: </w:t>
      </w:r>
      <w:r w:rsidRPr="00652DE6">
        <w:t>Illustration of signaling delta QP in 1D</w:t>
      </w:r>
    </w:p>
    <w:p w14:paraId="084D49BF" w14:textId="61B4D1D5"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_Ref22231435 \n \h</w:instrText>
      </w:r>
      <w:r>
        <w:rPr>
          <w:rFonts w:eastAsiaTheme="minorEastAsia"/>
        </w:rPr>
        <w:instrText xml:space="preserve"> </w:instrText>
      </w:r>
      <w:r>
        <w:rPr>
          <w:rFonts w:eastAsiaTheme="minorEastAsia"/>
        </w:rPr>
      </w:r>
      <w:r>
        <w:rPr>
          <w:rFonts w:eastAsiaTheme="minorEastAsia"/>
        </w:rPr>
        <w:fldChar w:fldCharType="separate"/>
      </w:r>
      <w:r>
        <w:rPr>
          <w:rFonts w:eastAsiaTheme="minorEastAsia"/>
        </w:rPr>
        <w:t>[51]</w:t>
      </w:r>
      <w:r>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3209587A" w14:textId="6D52B175" w:rsidR="00C00018" w:rsidRDefault="00C00018" w:rsidP="00C00018">
      <w:pPr>
        <w:pStyle w:val="3"/>
        <w:ind w:left="720"/>
      </w:pPr>
      <w:r>
        <w:rPr>
          <w:rFonts w:eastAsiaTheme="minorEastAsia"/>
        </w:rPr>
        <w:t>Harmonization on octree-based geometry quantization control</w:t>
      </w:r>
      <w:r w:rsidR="006A22F8">
        <w:t xml:space="preserve"> </w:t>
      </w:r>
      <w:r w:rsidR="006A22F8">
        <w:fldChar w:fldCharType="begin"/>
      </w:r>
      <w:r w:rsidR="006A22F8">
        <w:instrText xml:space="preserve"> REF _Ref37029170 \n \h </w:instrText>
      </w:r>
      <w:r w:rsidR="006A22F8">
        <w:fldChar w:fldCharType="separate"/>
      </w:r>
      <w:r w:rsidR="006A22F8">
        <w:t>[73]</w:t>
      </w:r>
      <w:r w:rsidR="006A22F8">
        <w:fldChar w:fldCharType="end"/>
      </w:r>
    </w:p>
    <w:p w14:paraId="024161DF" w14:textId="77777777" w:rsidR="00C00018" w:rsidRPr="00C00018" w:rsidRDefault="00C00018">
      <w:pPr>
        <w:rPr>
          <w:lang w:eastAsia="ja-JP"/>
        </w:rPr>
      </w:pPr>
    </w:p>
    <w:p w14:paraId="3309D102" w14:textId="385D45FC" w:rsidR="00C00018" w:rsidRDefault="00C00018" w:rsidP="009156E8">
      <w:pPr>
        <w:pStyle w:val="4"/>
      </w:pPr>
      <w:r>
        <w:lastRenderedPageBreak/>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77D8EF5B" w:rsidR="00C00018" w:rsidRPr="00C47133" w:rsidRDefault="00894E29" w:rsidP="009156E8">
      <w:pPr>
        <w:rPr>
          <w:lang w:eastAsia="ja-JP"/>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48"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48"/>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075E394B"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049D3" w:rsidRPr="004823EF">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4C89B3B"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049D3" w:rsidRPr="00397DCA">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D3D576F"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Pr="004823EF">
        <w:rPr>
          <w:rFonts w:eastAsia="Malgun Gothic"/>
          <w:lang w:eastAsia="ko-KR"/>
        </w:rPr>
        <w:fldChar w:fldCharType="begin"/>
      </w:r>
      <w:r w:rsidRPr="00397DCA">
        <w:rPr>
          <w:rFonts w:eastAsia="Malgun Gothic"/>
          <w:lang w:eastAsia="ko-KR"/>
        </w:rPr>
        <w:instrText xml:space="preserve"> REF _Ref524545839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216DAA2C" w:rsidR="007B6205" w:rsidRPr="00397DCA" w:rsidRDefault="007B6205" w:rsidP="007B6205">
      <w:pPr>
        <w:pStyle w:val="ae"/>
        <w:jc w:val="center"/>
      </w:pPr>
      <w:r w:rsidRPr="00397DCA">
        <w:t xml:space="preserve">Figure </w:t>
      </w:r>
      <w:r w:rsidRPr="004823EF">
        <w:fldChar w:fldCharType="begin"/>
      </w:r>
      <w:r w:rsidRPr="00397DCA">
        <w:instrText xml:space="preserve"> SEQ Figure \* ARABIC </w:instrText>
      </w:r>
      <w:r w:rsidRPr="004823EF">
        <w:fldChar w:fldCharType="separate"/>
      </w:r>
      <w:r w:rsidR="005D3CE6">
        <w:rPr>
          <w:noProof/>
        </w:rPr>
        <w:t>48</w:t>
      </w:r>
      <w:r w:rsidRPr="004823EF">
        <w:rPr>
          <w:noProof/>
        </w:rPr>
        <w:fldChar w:fldCharType="end"/>
      </w:r>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72630FB" w:rsidR="007B6205" w:rsidRPr="00397DCA" w:rsidRDefault="007B6205" w:rsidP="007B6205">
      <w:pPr>
        <w:pStyle w:val="ae"/>
        <w:jc w:val="center"/>
        <w:rPr>
          <w:sz w:val="20"/>
        </w:rPr>
      </w:pPr>
      <w:r w:rsidRPr="00397DCA">
        <w:t xml:space="preserve">Figure </w:t>
      </w:r>
      <w:r w:rsidRPr="004823EF">
        <w:fldChar w:fldCharType="begin"/>
      </w:r>
      <w:r w:rsidRPr="00397DCA">
        <w:instrText xml:space="preserve"> SEQ Figure \* ARABIC </w:instrText>
      </w:r>
      <w:r w:rsidRPr="004823EF">
        <w:fldChar w:fldCharType="separate"/>
      </w:r>
      <w:r w:rsidR="005D3CE6">
        <w:rPr>
          <w:noProof/>
        </w:rPr>
        <w:t>49</w:t>
      </w:r>
      <w:r w:rsidRPr="004823EF">
        <w:rPr>
          <w:noProof/>
        </w:rPr>
        <w:fldChar w:fldCharType="end"/>
      </w:r>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120F4CB3"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049D3" w:rsidRPr="004823EF">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0E1832" w:rsidRPr="00397DCA">
        <w:t xml:space="preserve">Figure </w:t>
      </w:r>
      <w:r w:rsidR="000E1832">
        <w:rPr>
          <w:noProof/>
        </w:rPr>
        <w:t>50</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6FFE2F03" w:rsidR="007B6205" w:rsidRPr="00397DCA" w:rsidRDefault="007B6205" w:rsidP="007B6205">
      <w:pPr>
        <w:pStyle w:val="ae"/>
        <w:jc w:val="center"/>
        <w:rPr>
          <w:lang w:eastAsia="ja-JP"/>
        </w:rPr>
      </w:pPr>
      <w:bookmarkStart w:id="49" w:name="_Ref536776630"/>
      <w:r w:rsidRPr="00397DCA">
        <w:t xml:space="preserve">Figure </w:t>
      </w:r>
      <w:r w:rsidRPr="004823EF">
        <w:fldChar w:fldCharType="begin"/>
      </w:r>
      <w:r w:rsidRPr="00397DCA">
        <w:instrText xml:space="preserve"> SEQ Figure \* ARABIC </w:instrText>
      </w:r>
      <w:r w:rsidRPr="004823EF">
        <w:fldChar w:fldCharType="separate"/>
      </w:r>
      <w:r w:rsidR="005D3CE6">
        <w:rPr>
          <w:noProof/>
        </w:rPr>
        <w:t>50</w:t>
      </w:r>
      <w:r w:rsidRPr="004823EF">
        <w:fldChar w:fldCharType="end"/>
      </w:r>
      <w:bookmarkEnd w:id="49"/>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21DC6802" w:rsidR="007B6205" w:rsidRPr="004823EF" w:rsidRDefault="007B6205" w:rsidP="007B6205">
      <w:pPr>
        <w:pStyle w:val="ae"/>
        <w:jc w:val="center"/>
        <w:rPr>
          <w:rFonts w:eastAsia="Calibri"/>
          <w:szCs w:val="22"/>
          <w:lang w:val="en-GB" w:eastAsia="ja-JP"/>
          <w14:ligatures w14:val="standard"/>
        </w:rPr>
      </w:pPr>
      <w:bookmarkStart w:id="50" w:name="_Ref536776690"/>
      <w:r w:rsidRPr="00397DCA">
        <w:t xml:space="preserve">Figure </w:t>
      </w:r>
      <w:r w:rsidRPr="004823EF">
        <w:fldChar w:fldCharType="begin"/>
      </w:r>
      <w:r w:rsidRPr="00397DCA">
        <w:instrText xml:space="preserve"> SEQ Figure \* ARABIC </w:instrText>
      </w:r>
      <w:r w:rsidRPr="004823EF">
        <w:fldChar w:fldCharType="separate"/>
      </w:r>
      <w:r w:rsidR="005D3CE6">
        <w:rPr>
          <w:noProof/>
        </w:rPr>
        <w:t>51</w:t>
      </w:r>
      <w:r w:rsidRPr="004823EF">
        <w:fldChar w:fldCharType="end"/>
      </w:r>
      <w:bookmarkEnd w:id="50"/>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569CA9D"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0E1832" w:rsidRPr="00397DCA">
        <w:t xml:space="preserve">Figure </w:t>
      </w:r>
      <w:r w:rsidR="000E1832">
        <w:rPr>
          <w:noProof/>
        </w:rPr>
        <w:t>51</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2653DB"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2653DB"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2653DB"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06278616"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0E1832" w:rsidRPr="00397DCA">
        <w:t xml:space="preserve">Figure </w:t>
      </w:r>
      <w:r w:rsidR="000E1832">
        <w:rPr>
          <w:noProof/>
        </w:rPr>
        <w:t>51</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5A774B59" w:rsidR="007B6205" w:rsidRPr="004823EF" w:rsidRDefault="007B6205">
      <w:pPr>
        <w:pStyle w:val="4"/>
        <w:rPr>
          <w:rFonts w:eastAsiaTheme="minorEastAsia" w:hint="eastAsia"/>
          <w:lang w:eastAsia="ja-JP"/>
        </w:rPr>
      </w:pPr>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049D3" w:rsidRPr="004823EF">
        <w:rPr>
          <w:rFonts w:eastAsiaTheme="minorEastAsia" w:hint="eastAsia"/>
          <w:lang w:eastAsia="ja-JP"/>
        </w:rPr>
        <w:t>[13]</w:t>
      </w:r>
      <w:r w:rsidRPr="004823EF">
        <w:rPr>
          <w:rFonts w:eastAsiaTheme="minorEastAsia"/>
          <w:lang w:eastAsia="ja-JP"/>
        </w:rPr>
        <w:fldChar w:fldCharType="end"/>
      </w:r>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68"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71"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a8"/>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2D926A14" w:rsidR="007B6205" w:rsidRPr="00397DCA" w:rsidRDefault="007B6205" w:rsidP="004823EF">
      <w:pPr>
        <w:pStyle w:val="3"/>
        <w:ind w:left="720"/>
        <w:rPr>
          <w:lang w:val="en-CA"/>
        </w:rPr>
      </w:pPr>
      <w:r w:rsidRPr="00397DCA">
        <w:rPr>
          <w:lang w:val="en-CA"/>
        </w:rPr>
        <w:lastRenderedPageBreak/>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049D3" w:rsidRPr="00397DCA">
        <w:rPr>
          <w:rFonts w:eastAsiaTheme="minorEastAsia"/>
          <w:lang w:val="en-CA"/>
        </w:rPr>
        <w:t>[14]</w:t>
      </w:r>
      <w:r w:rsidRPr="004823EF">
        <w:rPr>
          <w:rFonts w:eastAsiaTheme="minorEastAsia"/>
          <w:lang w:val="en-CA"/>
        </w:rPr>
        <w:fldChar w:fldCharType="end"/>
      </w:r>
    </w:p>
    <w:p w14:paraId="1193A9C7" w14:textId="3D0131DB"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049D3" w:rsidRPr="00397DCA">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049D3" w:rsidRPr="00397DCA">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7B227B4A"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311536">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4E3A1532"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0E1832">
        <w:t xml:space="preserve">Figure </w:t>
      </w:r>
      <w:r w:rsidR="000E1832">
        <w:rPr>
          <w:noProof/>
        </w:rPr>
        <w:t>52</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254BF1A9" w:rsidR="004C29F2" w:rsidRDefault="004C29F2" w:rsidP="00594CBB">
      <w:pPr>
        <w:pStyle w:val="ae"/>
        <w:jc w:val="center"/>
      </w:pPr>
      <w:bookmarkStart w:id="51" w:name="_Ref17996039"/>
      <w:r>
        <w:t xml:space="preserve">Figure </w:t>
      </w:r>
      <w:r w:rsidR="002653DB">
        <w:fldChar w:fldCharType="begin"/>
      </w:r>
      <w:r w:rsidR="002653DB">
        <w:instrText xml:space="preserve"> SEQ Figure \* ARABIC </w:instrText>
      </w:r>
      <w:r w:rsidR="002653DB">
        <w:fldChar w:fldCharType="separate"/>
      </w:r>
      <w:r w:rsidR="005D3CE6">
        <w:rPr>
          <w:noProof/>
        </w:rPr>
        <w:t>52</w:t>
      </w:r>
      <w:r w:rsidR="002653DB">
        <w:rPr>
          <w:noProof/>
        </w:rPr>
        <w:fldChar w:fldCharType="end"/>
      </w:r>
      <w:bookmarkEnd w:id="51"/>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28B3212E" w:rsidR="00447F12" w:rsidRDefault="007843AE" w:rsidP="009156E8">
      <w:pPr>
        <w:pStyle w:val="ae"/>
        <w:jc w:val="center"/>
        <w:rPr>
          <w:lang w:val="en-CA"/>
        </w:rPr>
      </w:pPr>
      <w:r>
        <w:t xml:space="preserve">Figure </w:t>
      </w:r>
      <w:r w:rsidR="002653DB">
        <w:fldChar w:fldCharType="begin"/>
      </w:r>
      <w:r w:rsidR="002653DB">
        <w:instrText xml:space="preserve"> SEQ Figure \* ARABIC </w:instrText>
      </w:r>
      <w:r w:rsidR="002653DB">
        <w:fldChar w:fldCharType="separate"/>
      </w:r>
      <w:r w:rsidR="005D3CE6">
        <w:rPr>
          <w:noProof/>
        </w:rPr>
        <w:t>53</w:t>
      </w:r>
      <w:r w:rsidR="002653DB">
        <w:rPr>
          <w:noProof/>
        </w:rPr>
        <w:fldChar w:fldCharType="end"/>
      </w:r>
      <w:r>
        <w:t xml:space="preserve">: </w:t>
      </w:r>
      <w:r w:rsidRPr="007843AE">
        <w:t>Conceptual semantics</w:t>
      </w:r>
    </w:p>
    <w:p w14:paraId="7D56EFAD" w14:textId="06DB572F"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t>[74]</w:t>
      </w:r>
      <w:r>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55B48B6C" w:rsidR="00447F12" w:rsidRDefault="00447F12" w:rsidP="009156E8">
      <w:pPr>
        <w:pStyle w:val="ae"/>
        <w:jc w:val="center"/>
      </w:pPr>
      <w:bookmarkStart w:id="52" w:name="_Ref37030766"/>
      <w:r>
        <w:t xml:space="preserve">Figure </w:t>
      </w:r>
      <w:r w:rsidR="002653DB">
        <w:fldChar w:fldCharType="begin"/>
      </w:r>
      <w:r w:rsidR="002653DB">
        <w:instrText xml:space="preserve"> SEQ Figure \* ARABIC </w:instrText>
      </w:r>
      <w:r w:rsidR="002653DB">
        <w:fldChar w:fldCharType="separate"/>
      </w:r>
      <w:r w:rsidR="005D3CE6">
        <w:rPr>
          <w:noProof/>
        </w:rPr>
        <w:t>54</w:t>
      </w:r>
      <w:r w:rsidR="002653DB">
        <w:rPr>
          <w:noProof/>
        </w:rPr>
        <w:fldChar w:fldCharType="end"/>
      </w:r>
      <w:bookmarkEnd w:id="52"/>
      <w:r>
        <w:t xml:space="preserve">: </w:t>
      </w:r>
      <w:r w:rsidRPr="00447F12">
        <w:t>Construction of a multiplexed sub-stream chunk</w:t>
      </w:r>
    </w:p>
    <w:p w14:paraId="736E9C7F" w14:textId="759507C9" w:rsidR="00447F12" w:rsidRDefault="00447F12" w:rsidP="00447F12"/>
    <w:p w14:paraId="626BE14A" w14:textId="77777777" w:rsidR="00447F12" w:rsidRDefault="00447F12">
      <w:r>
        <w:t xml:space="preserve">Each 256 byte chunk is formed of (shown diagrammatically in </w:t>
      </w:r>
      <w:r>
        <w:fldChar w:fldCharType="begin"/>
      </w:r>
      <w:r>
        <w:instrText xml:space="preserve"> REF _Ref37030766 \h </w:instrText>
      </w:r>
      <w:r>
        <w:fldChar w:fldCharType="separate"/>
      </w:r>
      <w:r>
        <w:t xml:space="preserve">Figure </w:t>
      </w:r>
      <w:r>
        <w:rPr>
          <w:noProof/>
        </w:rPr>
        <w:t>54</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158AF04" w14:textId="7D5CD394" w:rsidR="00447F12" w:rsidRPr="00594CBB"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582ECEDC" w14:textId="3349A93B" w:rsidR="00A1467E" w:rsidRPr="004823EF" w:rsidRDefault="00A1467E" w:rsidP="00A1467E">
      <w:pPr>
        <w:pStyle w:val="2"/>
        <w:rPr>
          <w:rFonts w:hAnsi="Times New Roman"/>
          <w:i w:val="0"/>
          <w:lang w:val="en-CA"/>
        </w:rPr>
      </w:pPr>
      <w:bookmarkStart w:id="53" w:name="_Ref502913854"/>
      <w:bookmarkStart w:id="54" w:name="_Ref165060"/>
      <w:r w:rsidRPr="004823EF">
        <w:rPr>
          <w:rFonts w:hAnsi="Times New Roman"/>
          <w:i w:val="0"/>
          <w:lang w:val="en-CA"/>
        </w:rPr>
        <w:t xml:space="preserve">Attributes </w:t>
      </w:r>
      <w:bookmarkEnd w:id="5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5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2653DB"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0EC4D3A0"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F57C3">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2653DB"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5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55"/>
    </w:p>
    <w:p w14:paraId="35622EF5" w14:textId="1B4B62B7" w:rsidR="00A1467E" w:rsidRPr="00397DCA" w:rsidRDefault="00A1467E" w:rsidP="004823EF">
      <w:pPr>
        <w:pStyle w:val="3"/>
        <w:ind w:left="720"/>
        <w:rPr>
          <w:lang w:val="en-CA"/>
        </w:rPr>
      </w:pPr>
      <w:bookmarkStart w:id="5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56"/>
    </w:p>
    <w:p w14:paraId="0FCB7BF2" w14:textId="12058280"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0E1832" w:rsidRPr="00397DCA">
        <w:t xml:space="preserve">Figure </w:t>
      </w:r>
      <w:r w:rsidR="000E1832">
        <w:rPr>
          <w:noProof/>
        </w:rPr>
        <w:t>55</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Euclid</w:t>
      </w:r>
      <w:r w:rsidR="000A5AD9" w:rsidRPr="00397DCA">
        <w:rPr>
          <w:lang w:val="en-CA"/>
        </w:rPr>
        <w:t>e</w:t>
      </w:r>
      <w:r w:rsidR="00557DF3" w:rsidRPr="00397DCA">
        <w:rPr>
          <w:lang w:val="en-CA"/>
        </w:rPr>
        <w:t xml:space="preserve">an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2653DB"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2653DB"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lastRenderedPageBreak/>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786C2B7C" w:rsidR="00A1467E" w:rsidRPr="00397DCA" w:rsidRDefault="00A9772D">
      <w:pPr>
        <w:pStyle w:val="ae"/>
        <w:jc w:val="center"/>
        <w:rPr>
          <w:lang w:val="en-CA"/>
        </w:rPr>
      </w:pPr>
      <w:bookmarkStart w:id="5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55</w:t>
      </w:r>
      <w:r w:rsidR="00B57EE3" w:rsidRPr="004823EF">
        <w:rPr>
          <w:noProof/>
        </w:rPr>
        <w:fldChar w:fldCharType="end"/>
      </w:r>
      <w:bookmarkEnd w:id="57"/>
      <w:r w:rsidRPr="00397DCA">
        <w:rPr>
          <w:lang w:eastAsia="ja-JP"/>
        </w:rPr>
        <w:t xml:space="preserve">: </w:t>
      </w:r>
      <w:r w:rsidRPr="00397DCA">
        <w:t>Level of detail generation process</w:t>
      </w:r>
    </w:p>
    <w:p w14:paraId="7D0D1605" w14:textId="39CF78E9" w:rsidR="007409E3" w:rsidRPr="00397DCA" w:rsidRDefault="007409E3" w:rsidP="004823EF">
      <w:pPr>
        <w:pStyle w:val="3"/>
        <w:ind w:left="720"/>
        <w:rPr>
          <w:rFonts w:eastAsiaTheme="minorEastAsia"/>
          <w:lang w:val="en-CA"/>
        </w:rPr>
      </w:pPr>
      <w:bookmarkStart w:id="5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049D3" w:rsidRPr="00397DCA">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w:lastRenderedPageBreak/>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498E8321" w:rsidR="004B40DF" w:rsidRPr="009156E8" w:rsidRDefault="004B40DF">
      <w:pPr>
        <w:pStyle w:val="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5E39DF">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lastRenderedPageBreak/>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666AD269"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Pr="005D3CE6">
        <w:t xml:space="preserve">Figure </w:t>
      </w:r>
      <w:r w:rsidRPr="005D3CE6">
        <w:rPr>
          <w:noProof/>
        </w:rPr>
        <w:t>56</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6C294F4B" w:rsidR="005D3CE6" w:rsidRPr="009156E8" w:rsidRDefault="005D3CE6" w:rsidP="009156E8">
      <w:pPr>
        <w:pStyle w:val="ae"/>
        <w:jc w:val="center"/>
      </w:pPr>
      <w:bookmarkStart w:id="59" w:name="_Ref37031582"/>
      <w:r w:rsidRPr="009156E8">
        <w:t xml:space="preserve">Figure </w:t>
      </w:r>
      <w:r w:rsidR="002653DB">
        <w:fldChar w:fldCharType="begin"/>
      </w:r>
      <w:r w:rsidR="002653DB">
        <w:instrText xml:space="preserve"> SEQ Figure \* ARABIC </w:instrText>
      </w:r>
      <w:r w:rsidR="002653DB">
        <w:fldChar w:fldCharType="separate"/>
      </w:r>
      <w:r w:rsidRPr="009156E8">
        <w:rPr>
          <w:noProof/>
        </w:rPr>
        <w:t>56</w:t>
      </w:r>
      <w:r w:rsidR="002653DB">
        <w:rPr>
          <w:noProof/>
        </w:rPr>
        <w:fldChar w:fldCharType="end"/>
      </w:r>
      <w:bookmarkEnd w:id="5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a8"/>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a8"/>
        <w:numPr>
          <w:ilvl w:val="0"/>
          <w:numId w:val="212"/>
        </w:numPr>
        <w:ind w:leftChars="0"/>
      </w:pPr>
      <w:r w:rsidRPr="005D3CE6">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lastRenderedPageBreak/>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a8"/>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Use di from the final iteration as dist2 for LoD generation.</w:t>
      </w:r>
    </w:p>
    <w:p w14:paraId="000E9520" w14:textId="2E94F55F" w:rsidR="00071B28" w:rsidRPr="004823EF" w:rsidRDefault="005957EE" w:rsidP="00071B28">
      <w:pPr>
        <w:pStyle w:val="3"/>
        <w:ind w:left="720"/>
        <w:rPr>
          <w:lang w:val="en-CA"/>
        </w:rPr>
      </w:pPr>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62BA0">
        <w:rPr>
          <w:rFonts w:eastAsiaTheme="minorEastAsia"/>
          <w:lang w:val="en-CA"/>
        </w:rPr>
        <w:t>[33]</w:t>
      </w:r>
      <w:r w:rsidR="00B62BA0">
        <w:rPr>
          <w:rFonts w:eastAsiaTheme="minorEastAsia"/>
          <w:lang w:val="en-CA"/>
        </w:rPr>
        <w:fldChar w:fldCharType="end"/>
      </w:r>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48019897" w14:textId="2F765A88" w:rsidR="00071B28" w:rsidRPr="000B5192" w:rsidRDefault="00071B28" w:rsidP="005B5FBE">
      <w:pPr>
        <w:ind w:firstLineChars="50" w:firstLine="120"/>
        <w:rPr>
          <w:rStyle w:val="af0"/>
          <w:color w:val="000000" w:themeColor="text1"/>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560909DE" w14:textId="77777777" w:rsidR="00071B28" w:rsidRPr="005B5FBE" w:rsidRDefault="00071B28" w:rsidP="00EE48E2">
      <w:pPr>
        <w:rPr>
          <w:lang w:eastAsia="ja-JP"/>
        </w:rPr>
      </w:pPr>
    </w:p>
    <w:p w14:paraId="5BF48AB2" w14:textId="675E5B2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049D3" w:rsidRPr="004823EF">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657C68D4"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35318B">
        <w:t>[31]</w:t>
      </w:r>
      <w:r w:rsidR="0035318B">
        <w:fldChar w:fldCharType="end"/>
      </w:r>
    </w:p>
    <w:p w14:paraId="1AAA3CE6" w14:textId="13CE8060"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12671B01" w:rsidR="00ED596F" w:rsidRDefault="008233F5" w:rsidP="008233F5">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57</w:t>
      </w:r>
      <w:r w:rsidR="002653DB">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D412BF"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781F43">
        <w:rPr>
          <w:lang w:val="en-CA"/>
        </w:rPr>
        <w:fldChar w:fldCharType="begin"/>
      </w:r>
      <w:r w:rsidR="00781F43">
        <w:rPr>
          <w:lang w:val="en-CA"/>
        </w:rPr>
        <w:instrText xml:space="preserve"> REF _Ref27130852 \n \h </w:instrText>
      </w:r>
      <w:r w:rsidR="00781F43">
        <w:rPr>
          <w:lang w:val="en-CA"/>
        </w:rPr>
      </w:r>
      <w:r w:rsidR="00781F43">
        <w:rPr>
          <w:lang w:val="en-CA"/>
        </w:rPr>
        <w:fldChar w:fldCharType="separate"/>
      </w:r>
      <w:r w:rsidR="00781F43">
        <w:rPr>
          <w:lang w:val="en-CA"/>
        </w:rPr>
        <w:t>[58]</w:t>
      </w:r>
      <w:r w:rsidR="00781F43">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0FBFDCF6" w:rsidR="00D40859" w:rsidRDefault="00D40859" w:rsidP="007D3B89">
      <w:pPr>
        <w:pStyle w:val="a8"/>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0E1832">
        <w:t xml:space="preserve">Figure </w:t>
      </w:r>
      <w:r w:rsidR="000E1832">
        <w:rPr>
          <w:noProof/>
        </w:rPr>
        <w:t>58</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0425" cy="2101215"/>
                    </a:xfrm>
                    <a:prstGeom prst="rect">
                      <a:avLst/>
                    </a:prstGeom>
                  </pic:spPr>
                </pic:pic>
              </a:graphicData>
            </a:graphic>
          </wp:inline>
        </w:drawing>
      </w:r>
    </w:p>
    <w:p w14:paraId="16A45F5D" w14:textId="4E8C7114" w:rsidR="00D40859" w:rsidRDefault="00D40859" w:rsidP="007D3B89">
      <w:pPr>
        <w:pStyle w:val="ae"/>
        <w:jc w:val="center"/>
      </w:pPr>
      <w:bookmarkStart w:id="60" w:name="_Ref27130657"/>
      <w:r>
        <w:t xml:space="preserve">Figure </w:t>
      </w:r>
      <w:r w:rsidR="002653DB">
        <w:fldChar w:fldCharType="begin"/>
      </w:r>
      <w:r w:rsidR="002653DB">
        <w:instrText xml:space="preserve"> SEQ Figure \* ARAB</w:instrText>
      </w:r>
      <w:r w:rsidR="002653DB">
        <w:instrText xml:space="preserve">IC </w:instrText>
      </w:r>
      <w:r w:rsidR="002653DB">
        <w:fldChar w:fldCharType="separate"/>
      </w:r>
      <w:r w:rsidR="005D3CE6">
        <w:rPr>
          <w:noProof/>
        </w:rPr>
        <w:t>58</w:t>
      </w:r>
      <w:r w:rsidR="002653DB">
        <w:rPr>
          <w:noProof/>
        </w:rPr>
        <w:fldChar w:fldCharType="end"/>
      </w:r>
      <w:bookmarkEnd w:id="60"/>
      <w:r>
        <w:t xml:space="preserve">: </w:t>
      </w:r>
      <w:r>
        <w:rPr>
          <w:lang w:eastAsia="ja-JP"/>
        </w:rPr>
        <w:t>Neighbors in subsequent LoDs: Handling neighbors with the same distance from the current point.</w:t>
      </w:r>
    </w:p>
    <w:p w14:paraId="1F7DE581" w14:textId="77777777" w:rsidR="00D40859" w:rsidRDefault="00D40859" w:rsidP="007D3B89">
      <w:pPr>
        <w:pStyle w:val="a8"/>
        <w:ind w:leftChars="0" w:left="420"/>
        <w:rPr>
          <w:lang w:eastAsia="ja-JP"/>
        </w:rPr>
      </w:pPr>
    </w:p>
    <w:p w14:paraId="6A33297E" w14:textId="764719A1"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0E1832">
        <w:t xml:space="preserve">Figure </w:t>
      </w:r>
      <w:r w:rsidR="000E1832">
        <w:rPr>
          <w:noProof/>
        </w:rPr>
        <w:t>59</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20AF3BFD" w:rsidR="00D40859" w:rsidRDefault="00D40859" w:rsidP="007D3B89">
      <w:pPr>
        <w:pStyle w:val="ae"/>
        <w:jc w:val="center"/>
        <w:rPr>
          <w:lang w:eastAsia="ja-JP"/>
        </w:rPr>
      </w:pPr>
      <w:bookmarkStart w:id="61" w:name="_Ref27130759"/>
      <w:r>
        <w:t xml:space="preserve">Figure </w:t>
      </w:r>
      <w:r w:rsidR="002653DB">
        <w:fldChar w:fldCharType="begin"/>
      </w:r>
      <w:r w:rsidR="002653DB">
        <w:instrText xml:space="preserve"> SEQ Figure \* ARABIC </w:instrText>
      </w:r>
      <w:r w:rsidR="002653DB">
        <w:fldChar w:fldCharType="separate"/>
      </w:r>
      <w:r w:rsidR="005D3CE6">
        <w:rPr>
          <w:noProof/>
        </w:rPr>
        <w:t>59</w:t>
      </w:r>
      <w:r w:rsidR="002653DB">
        <w:rPr>
          <w:noProof/>
        </w:rPr>
        <w:fldChar w:fldCharType="end"/>
      </w:r>
      <w:bookmarkEnd w:id="61"/>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5141ECEC" w14:textId="4EB5616D"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5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t xml:space="preserve">  </w:t>
      </w:r>
    </w:p>
    <w:p w14:paraId="4BCDE992" w14:textId="1DA76282" w:rsidR="00A1467E" w:rsidRPr="00397DCA" w:rsidRDefault="002653DB"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016C11A5" w14:textId="2106DF26" w:rsidR="00A1467E" w:rsidRPr="00397DCA"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56739BA3" w14:textId="3AE5CF1E" w:rsidR="003A726C" w:rsidRDefault="003A726C" w:rsidP="00A1467E">
      <w:pPr>
        <w:autoSpaceDN w:val="0"/>
        <w:spacing w:after="200" w:line="276" w:lineRule="auto"/>
        <w:contextualSpacing/>
        <w:textAlignment w:val="baseline"/>
        <w:rPr>
          <w:lang w:val="en-CA"/>
        </w:rPr>
      </w:pPr>
    </w:p>
    <w:p w14:paraId="1D478020" w14:textId="6E84049C"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77082F">
        <w:rPr>
          <w:lang w:val="en-CA"/>
        </w:rPr>
        <w:fldChar w:fldCharType="begin"/>
      </w:r>
      <w:r w:rsidR="0077082F">
        <w:rPr>
          <w:lang w:val="en-CA"/>
        </w:rPr>
        <w:instrText xml:space="preserve"> REF _Ref27062947 \n \h </w:instrText>
      </w:r>
      <w:r w:rsidR="0077082F">
        <w:rPr>
          <w:lang w:val="en-CA"/>
        </w:rPr>
      </w:r>
      <w:r w:rsidR="0077082F">
        <w:rPr>
          <w:lang w:val="en-CA"/>
        </w:rPr>
        <w:fldChar w:fldCharType="separate"/>
      </w:r>
      <w:r w:rsidR="0077082F">
        <w:rPr>
          <w:lang w:val="en-CA"/>
        </w:rPr>
        <w:t>[56]</w:t>
      </w:r>
      <w:r w:rsidR="0077082F">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81"/>
                    <a:stretch>
                      <a:fillRect/>
                    </a:stretch>
                  </pic:blipFill>
                  <pic:spPr>
                    <a:xfrm>
                      <a:off x="0" y="0"/>
                      <a:ext cx="4203065" cy="1682115"/>
                    </a:xfrm>
                    <a:prstGeom prst="rect">
                      <a:avLst/>
                    </a:prstGeom>
                  </pic:spPr>
                </pic:pic>
              </a:graphicData>
            </a:graphic>
          </wp:inline>
        </w:drawing>
      </w:r>
    </w:p>
    <w:p w14:paraId="49227EA5" w14:textId="5B57C68F" w:rsidR="00441985" w:rsidRPr="007D3B89" w:rsidRDefault="00441985" w:rsidP="00441985">
      <w:pPr>
        <w:pStyle w:val="ae"/>
        <w:jc w:val="center"/>
        <w:rPr>
          <w:rFonts w:eastAsia="DengXian"/>
          <w:sz w:val="24"/>
          <w:szCs w:val="24"/>
          <w:lang w:eastAsia="zh-CN"/>
        </w:rPr>
      </w:pPr>
      <w:r>
        <w:t xml:space="preserve">Figure </w:t>
      </w:r>
      <w:r w:rsidR="002653DB">
        <w:fldChar w:fldCharType="begin"/>
      </w:r>
      <w:r w:rsidR="002653DB">
        <w:instrText xml:space="preserve"> SEQ Figure \* ARABIC </w:instrText>
      </w:r>
      <w:r w:rsidR="002653DB">
        <w:fldChar w:fldCharType="separate"/>
      </w:r>
      <w:r w:rsidR="005D3CE6">
        <w:rPr>
          <w:noProof/>
        </w:rPr>
        <w:t>60</w:t>
      </w:r>
      <w:r w:rsidR="002653DB">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lastRenderedPageBreak/>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2653DB"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2653DB"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54C34433"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049D3" w:rsidRPr="00397DCA">
        <w:rPr>
          <w:rFonts w:eastAsiaTheme="minorEastAsia"/>
          <w:lang w:val="en-CA"/>
        </w:rPr>
        <w:t>[17]</w:t>
      </w:r>
      <w:r w:rsidR="00A920EF" w:rsidRPr="004823EF">
        <w:rPr>
          <w:rFonts w:eastAsiaTheme="minorEastAsia"/>
          <w:lang w:val="en-CA"/>
        </w:rPr>
        <w:fldChar w:fldCharType="end"/>
      </w:r>
    </w:p>
    <w:p w14:paraId="69B433D2" w14:textId="4C021AE6"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0E1832" w:rsidRPr="00397DCA">
        <w:t xml:space="preserve">Figure </w:t>
      </w:r>
      <w:r w:rsidR="000E1832">
        <w:rPr>
          <w:noProof/>
        </w:rPr>
        <w:t>55</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62" w:name="_Ref510803328"/>
    </w:p>
    <w:bookmarkEnd w:id="62"/>
    <w:p w14:paraId="1FF1E16A" w14:textId="20C4942A"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049D3" w:rsidRPr="00397DCA">
        <w:t xml:space="preserve">Table </w:t>
      </w:r>
      <w:r w:rsidR="00B049D3" w:rsidRPr="00397DCA">
        <w:rPr>
          <w:noProof/>
        </w:rPr>
        <w:t>2</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p>
    <w:p w14:paraId="1D615C21" w14:textId="77777777" w:rsidR="00BE5DA7" w:rsidRPr="00397DCA" w:rsidRDefault="00BE5DA7" w:rsidP="00BE5DA7">
      <w:pPr>
        <w:rPr>
          <w:lang w:eastAsia="ja-JP"/>
        </w:rPr>
      </w:pPr>
    </w:p>
    <w:p w14:paraId="3B180F71" w14:textId="7B4E56A6" w:rsidR="00BE5DA7" w:rsidRPr="00397DCA" w:rsidRDefault="00BE5DA7" w:rsidP="00BE5DA7">
      <w:pPr>
        <w:pStyle w:val="ae"/>
        <w:keepNext/>
        <w:jc w:val="center"/>
        <w:rPr>
          <w:lang w:eastAsia="ja-JP"/>
        </w:rPr>
      </w:pPr>
      <w:bookmarkStart w:id="63"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DE4567">
        <w:rPr>
          <w:noProof/>
        </w:rPr>
        <w:t>4</w:t>
      </w:r>
      <w:r w:rsidR="00B57EE3" w:rsidRPr="004823EF">
        <w:rPr>
          <w:noProof/>
        </w:rPr>
        <w:fldChar w:fldCharType="end"/>
      </w:r>
      <w:bookmarkEnd w:id="63"/>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6FB619B9" w14:textId="77777777" w:rsidR="00BE5DA7" w:rsidRPr="00397DCA" w:rsidRDefault="00BE5DA7" w:rsidP="00BE5DA7">
      <w:pPr>
        <w:rPr>
          <w:lang w:eastAsia="ja-JP"/>
        </w:rPr>
      </w:pPr>
    </w:p>
    <w:p w14:paraId="3805BF0D" w14:textId="77777777" w:rsidR="00BE5DA7" w:rsidRPr="00397DCA" w:rsidRDefault="00BE5DA7" w:rsidP="00BE5DA7">
      <w:pPr>
        <w:rPr>
          <w:lang w:eastAsia="ja-JP"/>
        </w:rPr>
      </w:pPr>
      <w:r w:rsidRPr="00397DCA">
        <w:rPr>
          <w:lang w:eastAsia="ja-JP"/>
        </w:rPr>
        <w:t>The maximum number of predictor candidate (MaxNumCand) is defined and it is encoded into attributes header. In the current implementation, MaxNumCand is set to equal to 5 (= numberOfNearestNeighborsInPrediction + 1) and it is used in encoding and decoding predictor index with truncated unary binarization.</w:t>
      </w:r>
    </w:p>
    <w:p w14:paraId="685BC216" w14:textId="7B306627" w:rsidR="00265C38" w:rsidRPr="009156E8" w:rsidRDefault="00BE5DA7" w:rsidP="009156E8">
      <w:pPr>
        <w:ind w:firstLineChars="50" w:firstLine="120"/>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4BCF3CC9" w14:textId="682E86FD"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Pr>
          <w:rFonts w:eastAsiaTheme="minorEastAsia" w:hint="eastAsia"/>
        </w:rPr>
        <w:t>[66]</w:t>
      </w:r>
      <w:r>
        <w:rPr>
          <w:rFonts w:eastAsiaTheme="minorEastAsia" w:hint="eastAsia"/>
        </w:rPr>
        <w:fldChar w:fldCharType="end"/>
      </w:r>
    </w:p>
    <w:p w14:paraId="586BDB62" w14:textId="0380A797"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0E1832">
        <w:t xml:space="preserve">Figure </w:t>
      </w:r>
      <w:r w:rsidR="000E1832">
        <w:rPr>
          <w:noProof/>
        </w:rPr>
        <w:t>61</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lastRenderedPageBreak/>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3939773D" w:rsidR="00265C38" w:rsidRPr="009156E8" w:rsidRDefault="00265C38" w:rsidP="009156E8">
      <w:pPr>
        <w:pStyle w:val="ae"/>
        <w:jc w:val="center"/>
        <w:rPr>
          <w:lang w:val="en" w:eastAsia="ja-JP"/>
        </w:rPr>
      </w:pPr>
      <w:bookmarkStart w:id="64" w:name="_Ref36719832"/>
      <w:r>
        <w:t xml:space="preserve">Figure </w:t>
      </w:r>
      <w:r w:rsidR="002653DB">
        <w:fldChar w:fldCharType="begin"/>
      </w:r>
      <w:r w:rsidR="002653DB">
        <w:instrText xml:space="preserve"> SEQ Figure \* ARABIC </w:instrText>
      </w:r>
      <w:r w:rsidR="002653DB">
        <w:fldChar w:fldCharType="separate"/>
      </w:r>
      <w:r w:rsidR="005D3CE6">
        <w:rPr>
          <w:noProof/>
        </w:rPr>
        <w:t>61</w:t>
      </w:r>
      <w:r w:rsidR="002653DB">
        <w:rPr>
          <w:noProof/>
        </w:rPr>
        <w:fldChar w:fldCharType="end"/>
      </w:r>
      <w:bookmarkEnd w:id="64"/>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999600" cy="2574360"/>
                    </a:xfrm>
                    <a:prstGeom prst="rect">
                      <a:avLst/>
                    </a:prstGeom>
                  </pic:spPr>
                </pic:pic>
              </a:graphicData>
            </a:graphic>
          </wp:inline>
        </w:drawing>
      </w:r>
    </w:p>
    <w:p w14:paraId="67953626" w14:textId="4A656367" w:rsidR="004652B0" w:rsidRPr="009156E8" w:rsidRDefault="00060470" w:rsidP="009156E8">
      <w:pPr>
        <w:pStyle w:val="ae"/>
        <w:jc w:val="center"/>
        <w:rPr>
          <w:rFonts w:eastAsiaTheme="minorEastAsia"/>
          <w:lang w:eastAsia="ko-KR"/>
        </w:rPr>
      </w:pPr>
      <w:r>
        <w:t xml:space="preserve">Figure </w:t>
      </w:r>
      <w:r w:rsidR="002653DB">
        <w:fldChar w:fldCharType="begin"/>
      </w:r>
      <w:r w:rsidR="002653DB">
        <w:instrText xml:space="preserve"> SEQ Figure \* ARABIC </w:instrText>
      </w:r>
      <w:r w:rsidR="002653DB">
        <w:fldChar w:fldCharType="separate"/>
      </w:r>
      <w:r w:rsidR="005D3CE6">
        <w:rPr>
          <w:noProof/>
        </w:rPr>
        <w:t>62</w:t>
      </w:r>
      <w:r w:rsidR="002653DB">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9ED90E7" w14:textId="22943664" w:rsidR="00A1467E" w:rsidRPr="00397DCA" w:rsidRDefault="00A1467E" w:rsidP="004823EF">
      <w:pPr>
        <w:pStyle w:val="3"/>
        <w:ind w:left="720"/>
        <w:rPr>
          <w:lang w:val="en-CA"/>
        </w:rPr>
      </w:pPr>
      <w:bookmarkStart w:id="65"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65"/>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2653DB"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ECA97B3" w:rsidR="00A1467E" w:rsidRPr="00397DCA" w:rsidRDefault="00A1467E">
      <w:pPr>
        <w:rPr>
          <w:lang w:val="en-CA"/>
        </w:rPr>
      </w:pPr>
      <w:r w:rsidRPr="00397DCA">
        <w:rPr>
          <w:lang w:val="en-CA"/>
        </w:rPr>
        <w:lastRenderedPageBreak/>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0E1832" w:rsidRPr="00397DCA">
        <w:t xml:space="preserve">Figure </w:t>
      </w:r>
      <w:r w:rsidR="000E1832">
        <w:rPr>
          <w:noProof/>
        </w:rPr>
        <w:t>63</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0E1832" w:rsidRPr="00397DCA">
        <w:t xml:space="preserve">Figure </w:t>
      </w:r>
      <w:r w:rsidR="000E1832">
        <w:rPr>
          <w:noProof/>
        </w:rPr>
        <w:t>64</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4D2A9DD2" w:rsidR="002D39BF" w:rsidRPr="00397DCA" w:rsidRDefault="004C2825">
      <w:pPr>
        <w:pStyle w:val="ae"/>
        <w:jc w:val="center"/>
      </w:pPr>
      <w:bookmarkStart w:id="66" w:name="_Ref536777909"/>
      <w:bookmarkStart w:id="67" w:name="_Ref50292419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63</w:t>
      </w:r>
      <w:r w:rsidR="00B57EE3" w:rsidRPr="004823EF">
        <w:rPr>
          <w:noProof/>
        </w:rPr>
        <w:fldChar w:fldCharType="end"/>
      </w:r>
      <w:bookmarkEnd w:id="66"/>
      <w:r w:rsidRPr="00397DCA">
        <w:rPr>
          <w:lang w:eastAsia="ja-JP"/>
        </w:rPr>
        <w:t xml:space="preserve">: </w:t>
      </w:r>
      <w:r w:rsidRPr="00397DCA">
        <w:t>Attribute prediction residuals quantization procedure</w:t>
      </w:r>
    </w:p>
    <w:bookmarkEnd w:id="67"/>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79FE2CE5" w:rsidR="00AE6E10" w:rsidRDefault="004C2825">
      <w:pPr>
        <w:pStyle w:val="ae"/>
        <w:jc w:val="center"/>
      </w:pPr>
      <w:bookmarkStart w:id="68" w:name="_Ref536777925"/>
      <w:bookmarkStart w:id="69"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64</w:t>
      </w:r>
      <w:r w:rsidR="00B57EE3" w:rsidRPr="004823EF">
        <w:rPr>
          <w:noProof/>
        </w:rPr>
        <w:fldChar w:fldCharType="end"/>
      </w:r>
      <w:bookmarkEnd w:id="68"/>
      <w:r w:rsidRPr="00397DCA">
        <w:rPr>
          <w:lang w:eastAsia="ja-JP"/>
        </w:rPr>
        <w:t xml:space="preserve">: </w:t>
      </w:r>
      <w:r w:rsidRPr="00397DCA">
        <w:t>Attribute prediction residuals inverse quantization procedure</w:t>
      </w:r>
    </w:p>
    <w:p w14:paraId="3970A0D5" w14:textId="77777777" w:rsidR="00A1326E" w:rsidRPr="00594CBB" w:rsidRDefault="00A1326E" w:rsidP="00594CBB"/>
    <w:p w14:paraId="49D43770" w14:textId="21F58361" w:rsidR="004B02CE" w:rsidRPr="004823EF" w:rsidRDefault="004B02CE" w:rsidP="004B02CE">
      <w:pPr>
        <w:pStyle w:val="2"/>
        <w:rPr>
          <w:rFonts w:hAnsi="Times New Roman"/>
          <w:i w:val="0"/>
          <w:lang w:val="en-CA"/>
        </w:rPr>
      </w:pPr>
      <w:bookmarkStart w:id="70" w:name="_Ref165080"/>
      <w:bookmarkStart w:id="71" w:name="_Ref502916195"/>
      <w:bookmarkEnd w:id="69"/>
      <w:r w:rsidRPr="004823EF">
        <w:rPr>
          <w:rFonts w:hAnsi="Times New Roman"/>
          <w:i w:val="0"/>
          <w:lang w:val="en-CA"/>
        </w:rPr>
        <w:t>Attribute coding (Lifting Transform)</w:t>
      </w:r>
      <w:bookmarkEnd w:id="70"/>
    </w:p>
    <w:p w14:paraId="481AFCB0" w14:textId="485303AE"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333656">
        <w:t>3.6</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0E1832" w:rsidRPr="00397DCA">
        <w:t xml:space="preserve">Figure </w:t>
      </w:r>
      <w:r w:rsidR="000E1832">
        <w:rPr>
          <w:noProof/>
        </w:rPr>
        <w:t>65</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0E1832" w:rsidRPr="00397DCA">
        <w:t xml:space="preserve">Figure </w:t>
      </w:r>
      <w:r w:rsidR="000E1832">
        <w:rPr>
          <w:noProof/>
        </w:rPr>
        <w:t>66</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333656">
        <w:t>3.6</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0425" cy="2912110"/>
                    </a:xfrm>
                    <a:prstGeom prst="rect">
                      <a:avLst/>
                    </a:prstGeom>
                  </pic:spPr>
                </pic:pic>
              </a:graphicData>
            </a:graphic>
          </wp:inline>
        </w:drawing>
      </w:r>
    </w:p>
    <w:p w14:paraId="75670738" w14:textId="33C0F78A" w:rsidR="009234E5" w:rsidRPr="00397DCA" w:rsidRDefault="004C2825">
      <w:pPr>
        <w:pStyle w:val="ae"/>
        <w:jc w:val="center"/>
      </w:pPr>
      <w:bookmarkStart w:id="72"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65</w:t>
      </w:r>
      <w:r w:rsidR="00B57EE3" w:rsidRPr="004823EF">
        <w:rPr>
          <w:noProof/>
        </w:rPr>
        <w:fldChar w:fldCharType="end"/>
      </w:r>
      <w:bookmarkEnd w:id="72"/>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lastRenderedPageBreak/>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CE52DFF" w:rsidR="009234E5" w:rsidRPr="00397DCA" w:rsidRDefault="004C2825">
      <w:pPr>
        <w:pStyle w:val="ae"/>
        <w:jc w:val="center"/>
      </w:pPr>
      <w:bookmarkStart w:id="73"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66</w:t>
      </w:r>
      <w:r w:rsidR="00B57EE3" w:rsidRPr="004823EF">
        <w:rPr>
          <w:noProof/>
        </w:rPr>
        <w:fldChar w:fldCharType="end"/>
      </w:r>
      <w:bookmarkEnd w:id="73"/>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34CF6C52"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333656">
        <w:t>3.6</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39A07B36"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FE1607">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w:lastRenderedPageBreak/>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2ADE7F58" w:rsidR="00ED5334" w:rsidRPr="00397DCA" w:rsidRDefault="00ED5334" w:rsidP="00216910"/>
    <w:p w14:paraId="4008DA14" w14:textId="25EB88EA" w:rsidR="00893B3A" w:rsidRPr="004823EF" w:rsidRDefault="00893B3A" w:rsidP="000C4B3D">
      <w:pPr>
        <w:pStyle w:val="2"/>
        <w:rPr>
          <w:rFonts w:hAnsi="Times New Roman"/>
          <w:i w:val="0"/>
          <w:lang w:val="en-CA"/>
        </w:rPr>
      </w:pPr>
      <w:bookmarkStart w:id="74"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74"/>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1165712E"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049D3" w:rsidRPr="00397DCA">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049D3" w:rsidRPr="00397DCA">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30F54274"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1D2B56">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1D2B56">
        <w:rPr>
          <w:rFonts w:eastAsiaTheme="minorEastAsia"/>
          <w:lang w:val="en-CA"/>
        </w:rPr>
        <w:t>[41]</w:t>
      </w:r>
      <w:r w:rsidR="001D2B56">
        <w:rPr>
          <w:rFonts w:eastAsiaTheme="minorEastAsia"/>
          <w:lang w:val="en-CA"/>
        </w:rPr>
        <w:fldChar w:fldCharType="end"/>
      </w:r>
    </w:p>
    <w:p w14:paraId="37091364" w14:textId="3AD66576"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59269BAA"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0E1832">
        <w:t xml:space="preserve">Figure </w:t>
      </w:r>
      <w:r w:rsidR="000E1832">
        <w:rPr>
          <w:noProof/>
        </w:rPr>
        <w:t>67</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0E1832">
        <w:t xml:space="preserve">Figure </w:t>
      </w:r>
      <w:r w:rsidR="000E1832">
        <w:rPr>
          <w:noProof/>
        </w:rPr>
        <w:t>67</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47FDF3D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0E1832">
        <w:t xml:space="preserve">Figure </w:t>
      </w:r>
      <w:r w:rsidR="000E1832">
        <w:rPr>
          <w:noProof/>
        </w:rPr>
        <w:t>67</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0E1832">
        <w:t xml:space="preserve">Figure </w:t>
      </w:r>
      <w:r w:rsidR="000E1832">
        <w:rPr>
          <w:noProof/>
        </w:rPr>
        <w:t>67</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2653DB"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lastRenderedPageBreak/>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74801282" w:rsidR="007F42A4" w:rsidRDefault="007F42A4" w:rsidP="005B5FBE">
      <w:pPr>
        <w:pStyle w:val="ae"/>
        <w:jc w:val="center"/>
      </w:pPr>
      <w:bookmarkStart w:id="75" w:name="_Ref9863777"/>
      <w:r>
        <w:t xml:space="preserve">Figure </w:t>
      </w:r>
      <w:r w:rsidR="002653DB">
        <w:fldChar w:fldCharType="begin"/>
      </w:r>
      <w:r w:rsidR="002653DB">
        <w:instrText xml:space="preserve"> SEQ Figure \* ARABIC </w:instrText>
      </w:r>
      <w:r w:rsidR="002653DB">
        <w:fldChar w:fldCharType="separate"/>
      </w:r>
      <w:r w:rsidR="005D3CE6">
        <w:rPr>
          <w:noProof/>
        </w:rPr>
        <w:t>67</w:t>
      </w:r>
      <w:r w:rsidR="002653DB">
        <w:rPr>
          <w:noProof/>
        </w:rPr>
        <w:fldChar w:fldCharType="end"/>
      </w:r>
      <w:bookmarkEnd w:id="75"/>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7"/>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08033E07"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0E1832">
        <w:t xml:space="preserve">Figure </w:t>
      </w:r>
      <w:r w:rsidR="000E1832">
        <w:rPr>
          <w:noProof/>
        </w:rPr>
        <w:t>68</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8"/>
                    <a:srcRect/>
                    <a:stretch>
                      <a:fillRect/>
                    </a:stretch>
                  </pic:blipFill>
                  <pic:spPr>
                    <a:xfrm>
                      <a:off x="0" y="0"/>
                      <a:ext cx="3391217" cy="844372"/>
                    </a:xfrm>
                    <a:prstGeom prst="rect">
                      <a:avLst/>
                    </a:prstGeom>
                    <a:ln/>
                  </pic:spPr>
                </pic:pic>
              </a:graphicData>
            </a:graphic>
          </wp:inline>
        </w:drawing>
      </w:r>
    </w:p>
    <w:p w14:paraId="572B0DF9" w14:textId="7F6F5779" w:rsidR="007F42A4" w:rsidRDefault="009814A3" w:rsidP="005B5FBE">
      <w:pPr>
        <w:pStyle w:val="ae"/>
        <w:jc w:val="center"/>
      </w:pPr>
      <w:bookmarkStart w:id="76" w:name="_Ref37115110"/>
      <w:r>
        <w:t xml:space="preserve">Figure </w:t>
      </w:r>
      <w:r w:rsidR="002653DB">
        <w:fldChar w:fldCharType="begin"/>
      </w:r>
      <w:r w:rsidR="002653DB">
        <w:instrText xml:space="preserve"> SEQ Figure \* ARABIC </w:instrText>
      </w:r>
      <w:r w:rsidR="002653DB">
        <w:fldChar w:fldCharType="separate"/>
      </w:r>
      <w:r w:rsidR="005D3CE6">
        <w:rPr>
          <w:noProof/>
        </w:rPr>
        <w:t>68</w:t>
      </w:r>
      <w:r w:rsidR="002653DB">
        <w:rPr>
          <w:noProof/>
        </w:rPr>
        <w:fldChar w:fldCharType="end"/>
      </w:r>
      <w:bookmarkEnd w:id="76"/>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lastRenderedPageBreak/>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695588CC" w:rsidR="004A29D5" w:rsidRDefault="004A29D5" w:rsidP="00594CBB">
      <w:pPr>
        <w:pStyle w:val="3"/>
        <w:ind w:left="720"/>
        <w:rPr>
          <w:lang w:val="en-CA"/>
        </w:rPr>
      </w:pPr>
      <w:r>
        <w:rPr>
          <w:lang w:val="en-CA"/>
        </w:rPr>
        <w:t>U</w:t>
      </w:r>
      <w:r w:rsidRPr="004A29D5">
        <w:rPr>
          <w:lang w:val="en-CA"/>
        </w:rPr>
        <w:t>psampled transform domain prediction in RAHT</w:t>
      </w:r>
      <w:r w:rsidR="00677A07">
        <w:rPr>
          <w:lang w:val="en-CA"/>
        </w:rPr>
        <w:t xml:space="preserve"> </w:t>
      </w:r>
      <w:r w:rsidR="00677A07">
        <w:rPr>
          <w:lang w:val="en-CA"/>
        </w:rPr>
        <w:fldChar w:fldCharType="begin"/>
      </w:r>
      <w:r w:rsidR="00677A07">
        <w:rPr>
          <w:lang w:val="en-CA"/>
        </w:rPr>
        <w:instrText xml:space="preserve"> REF _Ref18000224 \n \h </w:instrText>
      </w:r>
      <w:r w:rsidR="00677A07">
        <w:rPr>
          <w:lang w:val="en-CA"/>
        </w:rPr>
      </w:r>
      <w:r w:rsidR="00677A07">
        <w:rPr>
          <w:lang w:val="en-CA"/>
        </w:rPr>
        <w:fldChar w:fldCharType="separate"/>
      </w:r>
      <w:r w:rsidR="00677A07">
        <w:rPr>
          <w:lang w:val="en-CA"/>
        </w:rPr>
        <w:t>[49]</w:t>
      </w:r>
      <w:r w:rsidR="00677A07">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6D7BC15A" w:rsidR="004A29D5" w:rsidRDefault="004A29D5" w:rsidP="00594CBB">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69</w:t>
      </w:r>
      <w:r w:rsidR="002653DB">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3FB59866" w:rsidR="004A29D5" w:rsidRDefault="004A29D5" w:rsidP="00594CBB">
      <w:pPr>
        <w:pStyle w:val="ae"/>
        <w:jc w:val="center"/>
      </w:pPr>
      <w:r>
        <w:t xml:space="preserve">Figure </w:t>
      </w:r>
      <w:r w:rsidR="002653DB">
        <w:fldChar w:fldCharType="begin"/>
      </w:r>
      <w:r w:rsidR="002653DB">
        <w:instrText xml:space="preserve"> SEQ Figure</w:instrText>
      </w:r>
      <w:r w:rsidR="002653DB">
        <w:instrText xml:space="preserve"> \* ARABIC </w:instrText>
      </w:r>
      <w:r w:rsidR="002653DB">
        <w:fldChar w:fldCharType="separate"/>
      </w:r>
      <w:r w:rsidR="005D3CE6">
        <w:rPr>
          <w:noProof/>
        </w:rPr>
        <w:t>70</w:t>
      </w:r>
      <w:r w:rsidR="002653DB">
        <w:rPr>
          <w:noProof/>
        </w:rPr>
        <w:fldChar w:fldCharType="end"/>
      </w:r>
      <w:r>
        <w:t xml:space="preserve">: </w:t>
      </w:r>
      <w:r w:rsidRPr="004A29D5">
        <w:t>Transform and prediction process overview</w:t>
      </w:r>
    </w:p>
    <w:p w14:paraId="66EC02A0" w14:textId="072D9623" w:rsidR="004A29D5" w:rsidRDefault="004A29D5"/>
    <w:p w14:paraId="2A6B3DEB" w14:textId="29BE0529"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0E1832" w:rsidRPr="009156E8">
        <w:rPr>
          <w:lang w:val="en-CA" w:eastAsia="ja-JP"/>
        </w:rPr>
        <w:t>Figure</w:t>
      </w:r>
      <w:r w:rsidR="000E1832">
        <w:t xml:space="preserve"> </w:t>
      </w:r>
      <w:r w:rsidR="000E1832">
        <w:rPr>
          <w:noProof/>
        </w:rPr>
        <w:t>71</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0E1832">
        <w:t xml:space="preserve">Figure </w:t>
      </w:r>
      <w:r w:rsidR="000E1832">
        <w:rPr>
          <w:noProof/>
        </w:rPr>
        <w:t>72</w:t>
      </w:r>
      <w:r>
        <w:fldChar w:fldCharType="end"/>
      </w:r>
      <w:r>
        <w:t xml:space="preserve">, </w:t>
      </w:r>
      <w:r>
        <w:fldChar w:fldCharType="begin"/>
      </w:r>
      <w:r>
        <w:instrText xml:space="preserve"> REF _Ref18084278 \h </w:instrText>
      </w:r>
      <w:r>
        <w:fldChar w:fldCharType="separate"/>
      </w:r>
      <w:r w:rsidR="000E1832">
        <w:t xml:space="preserve">Figure </w:t>
      </w:r>
      <w:r w:rsidR="000E1832">
        <w:rPr>
          <w:noProof/>
        </w:rPr>
        <w:t>73</w:t>
      </w:r>
      <w:r>
        <w:fldChar w:fldCharType="end"/>
      </w:r>
      <w:r>
        <w:t xml:space="preserve">, </w:t>
      </w:r>
      <w:r>
        <w:fldChar w:fldCharType="begin"/>
      </w:r>
      <w:r>
        <w:instrText xml:space="preserve"> REF _Ref18084279 \h </w:instrText>
      </w:r>
      <w:r>
        <w:fldChar w:fldCharType="separate"/>
      </w:r>
      <w:r w:rsidR="000E1832">
        <w:t xml:space="preserve">Figure </w:t>
      </w:r>
      <w:r w:rsidR="000E1832">
        <w:rPr>
          <w:noProof/>
        </w:rPr>
        <w:t>74</w:t>
      </w:r>
      <w:r>
        <w:fldChar w:fldCharType="end"/>
      </w:r>
      <w:r>
        <w:t xml:space="preserve"> and </w:t>
      </w:r>
      <w:r>
        <w:fldChar w:fldCharType="begin"/>
      </w:r>
      <w:r>
        <w:instrText xml:space="preserve"> REF _Ref18084280 \h </w:instrText>
      </w:r>
      <w:r>
        <w:fldChar w:fldCharType="separate"/>
      </w:r>
      <w:r w:rsidR="000E1832">
        <w:t xml:space="preserve">Figure </w:t>
      </w:r>
      <w:r w:rsidR="000E1832">
        <w:rPr>
          <w:noProof/>
        </w:rPr>
        <w:t>75</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lastRenderedPageBreak/>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79D8CEFB" w:rsidR="004E288B" w:rsidRDefault="004E288B" w:rsidP="00594CBB">
      <w:pPr>
        <w:pStyle w:val="ae"/>
        <w:jc w:val="center"/>
      </w:pPr>
      <w:bookmarkStart w:id="77" w:name="_Ref18084060"/>
      <w:r>
        <w:t xml:space="preserve">Figure </w:t>
      </w:r>
      <w:r w:rsidR="002653DB">
        <w:fldChar w:fldCharType="begin"/>
      </w:r>
      <w:r w:rsidR="002653DB">
        <w:instrText xml:space="preserve"> SEQ Figure \* ARABIC </w:instrText>
      </w:r>
      <w:r w:rsidR="002653DB">
        <w:fldChar w:fldCharType="separate"/>
      </w:r>
      <w:r w:rsidR="005D3CE6">
        <w:rPr>
          <w:noProof/>
        </w:rPr>
        <w:t>71</w:t>
      </w:r>
      <w:r w:rsidR="002653DB">
        <w:rPr>
          <w:noProof/>
        </w:rPr>
        <w:fldChar w:fldCharType="end"/>
      </w:r>
      <w:bookmarkEnd w:id="77"/>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0D897244" w:rsidR="00917CB5" w:rsidRDefault="004E288B" w:rsidP="00594CBB">
      <w:pPr>
        <w:pStyle w:val="ae"/>
        <w:jc w:val="center"/>
        <w:rPr>
          <w:lang w:eastAsia="ja-JP"/>
        </w:rPr>
      </w:pPr>
      <w:bookmarkStart w:id="78" w:name="_Ref18084276"/>
      <w:r>
        <w:t xml:space="preserve">Figure </w:t>
      </w:r>
      <w:r w:rsidR="002653DB">
        <w:fldChar w:fldCharType="begin"/>
      </w:r>
      <w:r w:rsidR="002653DB">
        <w:instrText xml:space="preserve"> SEQ Figure \* ARABIC </w:instrText>
      </w:r>
      <w:r w:rsidR="002653DB">
        <w:fldChar w:fldCharType="separate"/>
      </w:r>
      <w:r w:rsidR="005D3CE6">
        <w:rPr>
          <w:noProof/>
        </w:rPr>
        <w:t>72</w:t>
      </w:r>
      <w:r w:rsidR="002653DB">
        <w:rPr>
          <w:noProof/>
        </w:rPr>
        <w:fldChar w:fldCharType="end"/>
      </w:r>
      <w:bookmarkEnd w:id="78"/>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lastRenderedPageBreak/>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CF15093" w:rsidR="004E288B" w:rsidRDefault="004E288B" w:rsidP="00594CBB">
      <w:pPr>
        <w:pStyle w:val="ae"/>
        <w:jc w:val="center"/>
      </w:pPr>
      <w:bookmarkStart w:id="79" w:name="_Ref18084278"/>
      <w:r>
        <w:t xml:space="preserve">Figure </w:t>
      </w:r>
      <w:r w:rsidR="002653DB">
        <w:fldChar w:fldCharType="begin"/>
      </w:r>
      <w:r w:rsidR="002653DB">
        <w:instrText xml:space="preserve"> SEQ Figure \* ARABIC </w:instrText>
      </w:r>
      <w:r w:rsidR="002653DB">
        <w:fldChar w:fldCharType="separate"/>
      </w:r>
      <w:r w:rsidR="005D3CE6">
        <w:rPr>
          <w:noProof/>
        </w:rPr>
        <w:t>73</w:t>
      </w:r>
      <w:r w:rsidR="002653DB">
        <w:rPr>
          <w:noProof/>
        </w:rPr>
        <w:fldChar w:fldCharType="end"/>
      </w:r>
      <w:bookmarkEnd w:id="79"/>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00AD0840" w:rsidR="004E288B" w:rsidRDefault="004E288B" w:rsidP="00594CBB">
      <w:pPr>
        <w:pStyle w:val="ae"/>
        <w:jc w:val="center"/>
      </w:pPr>
      <w:bookmarkStart w:id="80" w:name="_Ref18084279"/>
      <w:r>
        <w:t xml:space="preserve">Figure </w:t>
      </w:r>
      <w:r w:rsidR="002653DB">
        <w:fldChar w:fldCharType="begin"/>
      </w:r>
      <w:r w:rsidR="002653DB">
        <w:instrText xml:space="preserve"> SEQ Figure \* ARABIC </w:instrText>
      </w:r>
      <w:r w:rsidR="002653DB">
        <w:fldChar w:fldCharType="separate"/>
      </w:r>
      <w:r w:rsidR="005D3CE6">
        <w:rPr>
          <w:noProof/>
        </w:rPr>
        <w:t>74</w:t>
      </w:r>
      <w:r w:rsidR="002653DB">
        <w:rPr>
          <w:noProof/>
        </w:rPr>
        <w:fldChar w:fldCharType="end"/>
      </w:r>
      <w:bookmarkEnd w:id="80"/>
      <w:r>
        <w:t>: Decoding process</w:t>
      </w:r>
    </w:p>
    <w:p w14:paraId="4866B7B0" w14:textId="27A1B933" w:rsidR="004E288B" w:rsidRDefault="004E288B"/>
    <w:p w14:paraId="73B16321" w14:textId="77777777" w:rsidR="004E288B" w:rsidRDefault="004E288B" w:rsidP="00594CBB">
      <w:pPr>
        <w:keepNext/>
      </w:pPr>
      <w:r>
        <w:rPr>
          <w:rFonts w:hint="eastAsia"/>
          <w:noProof/>
        </w:rPr>
        <w:lastRenderedPageBreak/>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092221A5" w:rsidR="004E288B" w:rsidRPr="00594CBB" w:rsidRDefault="004E288B" w:rsidP="00594CBB">
      <w:pPr>
        <w:pStyle w:val="ae"/>
        <w:jc w:val="center"/>
      </w:pPr>
      <w:bookmarkStart w:id="81" w:name="_Ref18084280"/>
      <w:r>
        <w:t xml:space="preserve">Figure </w:t>
      </w:r>
      <w:r w:rsidR="002653DB">
        <w:fldChar w:fldCharType="begin"/>
      </w:r>
      <w:r w:rsidR="002653DB">
        <w:instrText xml:space="preserve"> SEQ Figure \* ARABIC </w:instrText>
      </w:r>
      <w:r w:rsidR="002653DB">
        <w:fldChar w:fldCharType="separate"/>
      </w:r>
      <w:r w:rsidR="005D3CE6">
        <w:rPr>
          <w:noProof/>
        </w:rPr>
        <w:t>75</w:t>
      </w:r>
      <w:r w:rsidR="002653DB">
        <w:rPr>
          <w:noProof/>
        </w:rPr>
        <w:fldChar w:fldCharType="end"/>
      </w:r>
      <w:bookmarkEnd w:id="81"/>
      <w:r>
        <w:t>: Up-sampling process</w:t>
      </w:r>
    </w:p>
    <w:p w14:paraId="14853222" w14:textId="63E35E82" w:rsidR="004E288B" w:rsidRDefault="004E288B">
      <w:pPr>
        <w:rPr>
          <w:lang w:eastAsia="ja-JP"/>
        </w:rPr>
      </w:pPr>
    </w:p>
    <w:p w14:paraId="2B54DD21" w14:textId="62B8E4B8"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4F5163">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30D4D1A7"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t xml:space="preserve">Figure </w:t>
      </w:r>
      <w:r>
        <w:rPr>
          <w:noProof/>
        </w:rPr>
        <w:t>76</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2B7FA48F"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t xml:space="preserve">Figure </w:t>
      </w:r>
      <w:r>
        <w:rPr>
          <w:noProof/>
        </w:rPr>
        <w:t>77</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lastRenderedPageBreak/>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58A6199C" w:rsidR="00922B78" w:rsidRDefault="004F5163">
      <w:pPr>
        <w:pStyle w:val="ae"/>
        <w:jc w:val="center"/>
      </w:pPr>
      <w:bookmarkStart w:id="82" w:name="_Ref37026931"/>
      <w:r>
        <w:t xml:space="preserve">Figure </w:t>
      </w:r>
      <w:r w:rsidR="002653DB">
        <w:fldChar w:fldCharType="begin"/>
      </w:r>
      <w:r w:rsidR="002653DB">
        <w:instrText xml:space="preserve"> SEQ Figure \* ARABIC </w:instrText>
      </w:r>
      <w:r w:rsidR="002653DB">
        <w:fldChar w:fldCharType="separate"/>
      </w:r>
      <w:r w:rsidR="005D3CE6">
        <w:rPr>
          <w:noProof/>
        </w:rPr>
        <w:t>76</w:t>
      </w:r>
      <w:r w:rsidR="002653DB">
        <w:rPr>
          <w:noProof/>
        </w:rPr>
        <w:fldChar w:fldCharType="end"/>
      </w:r>
      <w:bookmarkEnd w:id="82"/>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77AFBE4" w:rsidR="00922B78" w:rsidRPr="00594CBB" w:rsidRDefault="004F5163" w:rsidP="009156E8">
      <w:pPr>
        <w:pStyle w:val="ae"/>
        <w:jc w:val="center"/>
        <w:rPr>
          <w:lang w:eastAsia="ja-JP"/>
        </w:rPr>
      </w:pPr>
      <w:bookmarkStart w:id="83" w:name="_Ref37027035"/>
      <w:r>
        <w:t xml:space="preserve">Figure </w:t>
      </w:r>
      <w:r w:rsidR="002653DB">
        <w:fldChar w:fldCharType="begin"/>
      </w:r>
      <w:r w:rsidR="002653DB">
        <w:instrText xml:space="preserve"> SEQ Figure \* ARABIC </w:instrText>
      </w:r>
      <w:r w:rsidR="002653DB">
        <w:fldChar w:fldCharType="separate"/>
      </w:r>
      <w:r w:rsidR="005D3CE6">
        <w:rPr>
          <w:noProof/>
        </w:rPr>
        <w:t>77</w:t>
      </w:r>
      <w:r w:rsidR="002653DB">
        <w:rPr>
          <w:noProof/>
        </w:rPr>
        <w:fldChar w:fldCharType="end"/>
      </w:r>
      <w:bookmarkEnd w:id="83"/>
      <w:r>
        <w:t>: D</w:t>
      </w:r>
      <w:r w:rsidR="00922B78">
        <w:t>ecision flow to disable transform domain prediction</w:t>
      </w:r>
    </w:p>
    <w:p w14:paraId="652AE403" w14:textId="2C28B036" w:rsidR="007F4DBA" w:rsidRDefault="007F4DBA" w:rsidP="007F4DBA">
      <w:pPr>
        <w:pStyle w:val="2"/>
        <w:rPr>
          <w:rFonts w:hAnsi="Times New Roman"/>
          <w:i w:val="0"/>
          <w:lang w:val="en-CA"/>
        </w:rPr>
      </w:pPr>
      <w:r w:rsidRPr="004823EF">
        <w:rPr>
          <w:rFonts w:eastAsiaTheme="minorEastAsia" w:hAnsi="Times New Roman"/>
          <w:i w:val="0"/>
          <w:lang w:val="en-CA" w:eastAsia="ja-JP"/>
        </w:rPr>
        <w:t xml:space="preserve">Attribute </w:t>
      </w:r>
      <w:r>
        <w:rPr>
          <w:rFonts w:hAnsi="Times New Roman"/>
          <w:i w:val="0"/>
          <w:lang w:val="en-CA"/>
        </w:rPr>
        <w:t>Quantization</w:t>
      </w:r>
    </w:p>
    <w:p w14:paraId="53CF9012" w14:textId="5AFDD008"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Pr="005B5FBE">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Pr="005B5FBE">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a:extLst xmlns:a="http://schemas.openxmlformats.org/drawingml/2006/main"/>
                </wp:docPr>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306FA6" w:rsidRPr="006F1130" w:rsidRDefault="002653DB"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306FA6"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31"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" filled="f" stroked="f">
                <v:textbox style="mso-fit-shape-to-text:t">
                  <w:txbxContent>
                    <w:p w14:paraId="6F19D096" w14:textId="77777777" w:rsidR="00306FA6" w:rsidRPr="006F1130" w:rsidRDefault="002653DB"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306FA6"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lastRenderedPageBreak/>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a:extLst xmlns:a="http://schemas.openxmlformats.org/drawingml/2006/main"/>
                </wp:docPr>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306FA6" w:rsidRPr="00DC0602" w:rsidRDefault="002653DB"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32"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" filled="f" stroked="f">
                <v:textbox style="mso-fit-shape-to-text:t">
                  <w:txbxContent>
                    <w:p w14:paraId="34F280BA" w14:textId="77777777" w:rsidR="00306FA6" w:rsidRPr="00DC0602" w:rsidRDefault="002653DB"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a:extLst xmlns:a="http://schemas.openxmlformats.org/drawingml/2006/main"/>
                </wp:docPr>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306FA6" w:rsidRPr="00DC0602" w:rsidRDefault="002653DB"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306FA6">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33"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" filled="f" stroked="f">
                <v:textbox style="mso-fit-shape-to-text:t">
                  <w:txbxContent>
                    <w:p w14:paraId="1B4D9079" w14:textId="77777777" w:rsidR="00306FA6" w:rsidRPr="00DC0602" w:rsidRDefault="002653DB"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306FA6">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7D7178BA" w:rsidR="005F476E" w:rsidRDefault="00B74687" w:rsidP="005B5FBE">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78</w:t>
      </w:r>
      <w:r w:rsidR="002653DB">
        <w:rPr>
          <w:noProof/>
        </w:rPr>
        <w:fldChar w:fldCharType="end"/>
      </w:r>
      <w:r>
        <w:t xml:space="preserve"> Modification of the Decoder process TMC13v5</w:t>
      </w:r>
    </w:p>
    <w:p w14:paraId="259F9B3B" w14:textId="77777777" w:rsidR="00416396" w:rsidRDefault="00416396" w:rsidP="00594CBB"/>
    <w:p w14:paraId="2EDA827F" w14:textId="3FA88E4B"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306FA6" w:rsidRDefault="00306FA6"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Text Box 2" o:spid="_x0000_s1034"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lrD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N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BPdlrD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306FA6" w:rsidRDefault="00306FA6"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9B05DFE"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0FF32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805E8B"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306FA6" w:rsidRDefault="00306FA6" w:rsidP="00416396">
                            <w:pPr>
                              <w:jc w:val="center"/>
                            </w:pPr>
                            <w:r>
                              <w:t>fLUT</w:t>
                            </w:r>
                          </w:p>
                          <w:p w14:paraId="0E765147" w14:textId="77777777" w:rsidR="00306FA6" w:rsidRDefault="00306FA6" w:rsidP="00416396">
                            <w:pPr>
                              <w:jc w:val="center"/>
                            </w:pPr>
                          </w:p>
                          <w:p w14:paraId="6C18B907" w14:textId="77777777" w:rsidR="00306FA6" w:rsidRDefault="00306FA6" w:rsidP="00416396">
                            <w:pPr>
                              <w:jc w:val="center"/>
                            </w:pPr>
                          </w:p>
                          <w:p w14:paraId="0B7F3024"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5"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bD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CdRM96sbb3HwoMdJsI7ft0i+zfMh3sGOAJYMBzrcIeLVLarqB13lDQWfn10&#10;H/WxM1FKSYcjVVH/c8tAUKK+G+zZs2I2izOYDrP5SYkHeC1Zv5aYrb60WLgCHxDH0zbqB3XYSrD6&#10;Gad/Fb2iiBmOvivKAxwOl2EYdXw/uFitkhrOnWPhxjw6HsEjz7G7nvpnBm5swYDNe2sP48cWbzpx&#10;0I2Wxq62wco2tekLr2MFcGZTK43vS3wUXp+T1ssruPwN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CKmw+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306FA6" w:rsidRDefault="00306FA6" w:rsidP="00416396">
                      <w:pPr>
                        <w:jc w:val="center"/>
                      </w:pPr>
                      <w:r>
                        <w:t>fLUT</w:t>
                      </w:r>
                    </w:p>
                    <w:p w14:paraId="0E765147" w14:textId="77777777" w:rsidR="00306FA6" w:rsidRDefault="00306FA6" w:rsidP="00416396">
                      <w:pPr>
                        <w:jc w:val="center"/>
                      </w:pPr>
                    </w:p>
                    <w:p w14:paraId="6C18B907" w14:textId="77777777" w:rsidR="00306FA6" w:rsidRDefault="00306FA6" w:rsidP="00416396">
                      <w:pPr>
                        <w:jc w:val="center"/>
                      </w:pPr>
                    </w:p>
                    <w:p w14:paraId="0B7F3024" w14:textId="77777777" w:rsidR="00306FA6" w:rsidRDefault="00306FA6"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306FA6" w:rsidRDefault="00306FA6" w:rsidP="00416396">
                            <w:pPr>
                              <w:jc w:val="center"/>
                            </w:pPr>
                            <w:r>
                              <w:t>gLUT</w:t>
                            </w:r>
                          </w:p>
                          <w:p w14:paraId="18661CAF" w14:textId="77777777" w:rsidR="00306FA6" w:rsidRDefault="00306FA6" w:rsidP="00416396">
                            <w:pPr>
                              <w:jc w:val="center"/>
                            </w:pPr>
                          </w:p>
                          <w:p w14:paraId="206720EB" w14:textId="77777777" w:rsidR="00306FA6" w:rsidRDefault="00306FA6" w:rsidP="00416396">
                            <w:pPr>
                              <w:jc w:val="center"/>
                            </w:pPr>
                          </w:p>
                          <w:p w14:paraId="2F66ABD1"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6"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yRRfA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" fillcolor="#5b9bd5 [3208]" strokecolor="#1f4d78 [1608]" strokeweight="1pt">
                <v:textbox>
                  <w:txbxContent>
                    <w:p w14:paraId="5E26FA88" w14:textId="77777777" w:rsidR="00306FA6" w:rsidRDefault="00306FA6" w:rsidP="00416396">
                      <w:pPr>
                        <w:jc w:val="center"/>
                      </w:pPr>
                      <w:r>
                        <w:t>gLUT</w:t>
                      </w:r>
                    </w:p>
                    <w:p w14:paraId="18661CAF" w14:textId="77777777" w:rsidR="00306FA6" w:rsidRDefault="00306FA6" w:rsidP="00416396">
                      <w:pPr>
                        <w:jc w:val="center"/>
                      </w:pPr>
                    </w:p>
                    <w:p w14:paraId="206720EB" w14:textId="77777777" w:rsidR="00306FA6" w:rsidRDefault="00306FA6" w:rsidP="00416396">
                      <w:pPr>
                        <w:jc w:val="center"/>
                      </w:pPr>
                    </w:p>
                    <w:p w14:paraId="2F66ABD1" w14:textId="77777777" w:rsidR="00306FA6" w:rsidRDefault="00306FA6"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306FA6" w:rsidRDefault="00306FA6" w:rsidP="00416396">
                            <w:pPr>
                              <w:jc w:val="center"/>
                            </w:pPr>
                            <w:r>
                              <w:t>Derive InvQstep</w:t>
                            </w:r>
                          </w:p>
                          <w:p w14:paraId="27AC530F" w14:textId="77777777" w:rsidR="00306FA6" w:rsidRDefault="00306FA6" w:rsidP="00416396">
                            <w:pPr>
                              <w:jc w:val="center"/>
                            </w:pPr>
                          </w:p>
                          <w:p w14:paraId="18FB2338" w14:textId="77777777" w:rsidR="00306FA6" w:rsidRDefault="00306FA6" w:rsidP="00416396">
                            <w:pPr>
                              <w:jc w:val="center"/>
                            </w:pPr>
                          </w:p>
                          <w:p w14:paraId="7582DABB"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7"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2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e&#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PxPu9m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306FA6" w:rsidRDefault="00306FA6" w:rsidP="00416396">
                      <w:pPr>
                        <w:jc w:val="center"/>
                      </w:pPr>
                      <w:r>
                        <w:t>Derive InvQstep</w:t>
                      </w:r>
                    </w:p>
                    <w:p w14:paraId="27AC530F" w14:textId="77777777" w:rsidR="00306FA6" w:rsidRDefault="00306FA6" w:rsidP="00416396">
                      <w:pPr>
                        <w:jc w:val="center"/>
                      </w:pPr>
                    </w:p>
                    <w:p w14:paraId="18FB2338" w14:textId="77777777" w:rsidR="00306FA6" w:rsidRDefault="00306FA6" w:rsidP="00416396">
                      <w:pPr>
                        <w:jc w:val="center"/>
                      </w:pPr>
                    </w:p>
                    <w:p w14:paraId="7582DABB" w14:textId="77777777" w:rsidR="00306FA6" w:rsidRDefault="00306FA6"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306FA6" w:rsidRDefault="00306FA6" w:rsidP="00416396">
                            <w:pPr>
                              <w:jc w:val="center"/>
                            </w:pPr>
                            <w:r>
                              <w:t>Derive ForQstep</w:t>
                            </w:r>
                          </w:p>
                          <w:p w14:paraId="2ECE05D0" w14:textId="77777777" w:rsidR="00306FA6" w:rsidRDefault="00306FA6" w:rsidP="00416396">
                            <w:pPr>
                              <w:jc w:val="center"/>
                            </w:pPr>
                          </w:p>
                          <w:p w14:paraId="30C1D3B5" w14:textId="77777777" w:rsidR="00306FA6" w:rsidRDefault="00306FA6" w:rsidP="00416396">
                            <w:pPr>
                              <w:jc w:val="center"/>
                            </w:pPr>
                          </w:p>
                          <w:p w14:paraId="16E383C0"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8"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&#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2A3BE73" w14:textId="77777777" w:rsidR="00306FA6" w:rsidRDefault="00306FA6" w:rsidP="00416396">
                      <w:pPr>
                        <w:jc w:val="center"/>
                      </w:pPr>
                      <w:r>
                        <w:t>Derive ForQstep</w:t>
                      </w:r>
                    </w:p>
                    <w:p w14:paraId="2ECE05D0" w14:textId="77777777" w:rsidR="00306FA6" w:rsidRDefault="00306FA6" w:rsidP="00416396">
                      <w:pPr>
                        <w:jc w:val="center"/>
                      </w:pPr>
                    </w:p>
                    <w:p w14:paraId="30C1D3B5" w14:textId="77777777" w:rsidR="00306FA6" w:rsidRDefault="00306FA6" w:rsidP="00416396">
                      <w:pPr>
                        <w:jc w:val="center"/>
                      </w:pPr>
                    </w:p>
                    <w:p w14:paraId="16E383C0" w14:textId="77777777" w:rsidR="00306FA6" w:rsidRDefault="00306FA6"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36F66A03"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97A51A6"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A867A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66C3ADB5"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DB4A82"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306FA6" w:rsidRDefault="00306FA6" w:rsidP="00416396">
                            <w:pPr>
                              <w:jc w:val="center"/>
                            </w:pPr>
                            <w:r>
                              <w:t>De-quantization</w:t>
                            </w:r>
                          </w:p>
                          <w:p w14:paraId="25998081" w14:textId="77777777" w:rsidR="00306FA6" w:rsidRDefault="00306FA6" w:rsidP="00416396">
                            <w:pPr>
                              <w:jc w:val="center"/>
                            </w:pPr>
                          </w:p>
                          <w:p w14:paraId="0CE3ADBB" w14:textId="77777777" w:rsidR="00306FA6" w:rsidRDefault="00306FA6" w:rsidP="00416396">
                            <w:pPr>
                              <w:jc w:val="center"/>
                            </w:pPr>
                          </w:p>
                          <w:p w14:paraId="158CA2BF"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9"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" fillcolor="#4472c4 [3204]" strokecolor="#1f3763 [1604]" strokeweight="1pt">
                <v:textbox>
                  <w:txbxContent>
                    <w:p w14:paraId="4DA09C50" w14:textId="77777777" w:rsidR="00306FA6" w:rsidRDefault="00306FA6" w:rsidP="00416396">
                      <w:pPr>
                        <w:jc w:val="center"/>
                      </w:pPr>
                      <w:r>
                        <w:t>De-quantization</w:t>
                      </w:r>
                    </w:p>
                    <w:p w14:paraId="25998081" w14:textId="77777777" w:rsidR="00306FA6" w:rsidRDefault="00306FA6" w:rsidP="00416396">
                      <w:pPr>
                        <w:jc w:val="center"/>
                      </w:pPr>
                    </w:p>
                    <w:p w14:paraId="0CE3ADBB" w14:textId="77777777" w:rsidR="00306FA6" w:rsidRDefault="00306FA6" w:rsidP="00416396">
                      <w:pPr>
                        <w:jc w:val="center"/>
                      </w:pPr>
                    </w:p>
                    <w:p w14:paraId="158CA2BF" w14:textId="77777777" w:rsidR="00306FA6" w:rsidRDefault="00306FA6"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987152"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1195CBF5"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306FA6" w:rsidRDefault="00306FA6" w:rsidP="00416396">
                            <w:pPr>
                              <w:jc w:val="center"/>
                            </w:pPr>
                            <w:r>
                              <w:t>Quantization</w:t>
                            </w:r>
                          </w:p>
                          <w:p w14:paraId="7BD56BDA" w14:textId="77777777" w:rsidR="00306FA6" w:rsidRDefault="00306FA6" w:rsidP="00416396">
                            <w:pPr>
                              <w:jc w:val="center"/>
                            </w:pPr>
                          </w:p>
                          <w:p w14:paraId="45977BDD" w14:textId="77777777" w:rsidR="00306FA6" w:rsidRDefault="00306FA6" w:rsidP="00416396">
                            <w:pPr>
                              <w:jc w:val="center"/>
                            </w:pPr>
                          </w:p>
                          <w:p w14:paraId="5F7795E4" w14:textId="77777777" w:rsidR="00306FA6" w:rsidRDefault="00306FA6"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40"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CTWqB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306FA6" w:rsidRDefault="00306FA6" w:rsidP="00416396">
                      <w:pPr>
                        <w:jc w:val="center"/>
                      </w:pPr>
                      <w:r>
                        <w:t>Quantization</w:t>
                      </w:r>
                    </w:p>
                    <w:p w14:paraId="7BD56BDA" w14:textId="77777777" w:rsidR="00306FA6" w:rsidRDefault="00306FA6" w:rsidP="00416396">
                      <w:pPr>
                        <w:jc w:val="center"/>
                      </w:pPr>
                    </w:p>
                    <w:p w14:paraId="45977BDD" w14:textId="77777777" w:rsidR="00306FA6" w:rsidRDefault="00306FA6" w:rsidP="00416396">
                      <w:pPr>
                        <w:jc w:val="center"/>
                      </w:pPr>
                    </w:p>
                    <w:p w14:paraId="5F7795E4" w14:textId="77777777" w:rsidR="00306FA6" w:rsidRDefault="00306FA6"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306FA6" w:rsidRDefault="00306FA6" w:rsidP="00416396">
                            <w:r>
                              <w:t xml:space="preserve">quantized </w:t>
                            </w:r>
                          </w:p>
                          <w:p w14:paraId="76E47096" w14:textId="77777777" w:rsidR="00306FA6" w:rsidRDefault="00306FA6"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41"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" stroked="f">
                <v:textbox style="mso-fit-shape-to-text:t" inset="0,0,0,0">
                  <w:txbxContent>
                    <w:p w14:paraId="5EC64225" w14:textId="77777777" w:rsidR="00306FA6" w:rsidRDefault="00306FA6" w:rsidP="00416396">
                      <w:r>
                        <w:t xml:space="preserve">quantized </w:t>
                      </w:r>
                    </w:p>
                    <w:p w14:paraId="76E47096" w14:textId="77777777" w:rsidR="00306FA6" w:rsidRDefault="00306FA6"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306FA6" w:rsidRDefault="00306FA6"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42"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" stroked="f">
                <v:textbox style="mso-fit-shape-to-text:t" inset="0,0,0,0">
                  <w:txbxContent>
                    <w:p w14:paraId="49BD1139" w14:textId="77777777" w:rsidR="00306FA6" w:rsidRDefault="00306FA6"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306FA6" w:rsidRDefault="00306FA6"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43"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CNOb8T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306FA6" w:rsidRDefault="00306FA6"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lastRenderedPageBreak/>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0E9F864E" w:rsidR="00F9206C" w:rsidRDefault="00F9206C" w:rsidP="00F9206C">
      <w:pPr>
        <w:pStyle w:val="3"/>
        <w:ind w:left="720"/>
        <w:rPr>
          <w:rFonts w:eastAsiaTheme="minorEastAsia"/>
        </w:rPr>
      </w:pPr>
      <w:r>
        <w:rPr>
          <w:lang w:val="en-CA"/>
        </w:rPr>
        <w:t xml:space="preserve">Slice-based attribute quantization control </w:t>
      </w:r>
      <w:r>
        <w:rPr>
          <w:lang w:val="en-CA"/>
        </w:rPr>
        <w:fldChar w:fldCharType="begin"/>
      </w:r>
      <w:r>
        <w:rPr>
          <w:lang w:val="en-CA"/>
        </w:rPr>
        <w:instrText xml:space="preserve"> REF _Ref17968487 \r \h </w:instrText>
      </w:r>
      <w:r>
        <w:rPr>
          <w:lang w:val="en-CA"/>
        </w:rPr>
      </w:r>
      <w:r>
        <w:rPr>
          <w:lang w:val="en-CA"/>
        </w:rPr>
        <w:fldChar w:fldCharType="separate"/>
      </w:r>
      <w:r>
        <w:rPr>
          <w:lang w:val="en-CA"/>
        </w:rPr>
        <w:t>[34]</w:t>
      </w:r>
      <w:r>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w:lastRenderedPageBreak/>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a:extLst/>
                        </wps:cNvPr>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a:extLst/>
                        </wps:cNvPr>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a:extLst/>
                        </wps:cNvPr>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a:extLst/>
                        </wps:cNvPr>
                        <wps:cNvSpPr txBox="1"/>
                        <wps:spPr>
                          <a:xfrm>
                            <a:off x="1326674" y="581410"/>
                            <a:ext cx="450000" cy="310592"/>
                          </a:xfrm>
                          <a:prstGeom prst="rect">
                            <a:avLst/>
                          </a:prstGeom>
                          <a:noFill/>
                          <a:ln>
                            <a:solidFill>
                              <a:srgbClr val="000000"/>
                            </a:solidFill>
                          </a:ln>
                        </wps:spPr>
                        <wps:txbx>
                          <w:txbxContent>
                            <w:p w14:paraId="51182800"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a:extLst/>
                        </wps:cNvPr>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a:extLst/>
                        </wps:cNvPr>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a:extLst/>
                        </wps:cNvPr>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a:extLst/>
                        </wps:cNvPr>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a:extLst/>
                        </wps:cNvPr>
                        <wps:cNvSpPr txBox="1"/>
                        <wps:spPr>
                          <a:xfrm>
                            <a:off x="2737914" y="581410"/>
                            <a:ext cx="450000" cy="310592"/>
                          </a:xfrm>
                          <a:prstGeom prst="rect">
                            <a:avLst/>
                          </a:prstGeom>
                          <a:noFill/>
                          <a:ln>
                            <a:solidFill>
                              <a:srgbClr val="000000"/>
                            </a:solidFill>
                          </a:ln>
                        </wps:spPr>
                        <wps:txbx>
                          <w:txbxContent>
                            <w:p w14:paraId="44110A6C"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a:extLst/>
                        </wps:cNvPr>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a:extLst/>
                        </wps:cNvPr>
                        <wps:cNvSpPr txBox="1"/>
                        <wps:spPr>
                          <a:xfrm>
                            <a:off x="1210301" y="1331788"/>
                            <a:ext cx="2458919" cy="381292"/>
                          </a:xfrm>
                          <a:prstGeom prst="rect">
                            <a:avLst/>
                          </a:prstGeom>
                          <a:noFill/>
                        </wps:spPr>
                        <wps:txbx>
                          <w:txbxContent>
                            <w:p w14:paraId="3D2846EF"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a:extLst/>
                        </wps:cNvPr>
                        <wps:cNvSpPr txBox="1"/>
                        <wps:spPr>
                          <a:xfrm>
                            <a:off x="129550" y="95099"/>
                            <a:ext cx="848429" cy="269331"/>
                          </a:xfrm>
                          <a:prstGeom prst="rect">
                            <a:avLst/>
                          </a:prstGeom>
                          <a:noFill/>
                        </wps:spPr>
                        <wps:txbx>
                          <w:txbxContent>
                            <w:p w14:paraId="580EA572"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a:extLst/>
                        </wps:cNvPr>
                        <wps:cNvSpPr txBox="1"/>
                        <wps:spPr>
                          <a:xfrm>
                            <a:off x="1138030" y="-77880"/>
                            <a:ext cx="2649416" cy="278223"/>
                          </a:xfrm>
                          <a:prstGeom prst="rect">
                            <a:avLst/>
                          </a:prstGeom>
                          <a:noFill/>
                        </wps:spPr>
                        <wps:txbx>
                          <w:txbxContent>
                            <w:p w14:paraId="77FCCA09" w14:textId="77777777" w:rsidR="00306FA6" w:rsidRDefault="00306FA6"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a:extLst/>
                        </wps:cNvPr>
                        <wps:cNvSpPr txBox="1"/>
                        <wps:spPr>
                          <a:xfrm>
                            <a:off x="2751042" y="172962"/>
                            <a:ext cx="2255702" cy="278130"/>
                          </a:xfrm>
                          <a:prstGeom prst="rect">
                            <a:avLst/>
                          </a:prstGeom>
                          <a:noFill/>
                        </wps:spPr>
                        <wps:txbx>
                          <w:txbxContent>
                            <w:p w14:paraId="1D729F58" w14:textId="77777777" w:rsidR="00306FA6" w:rsidRDefault="00306FA6"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a:extLst/>
                        </wps:cNvPr>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a:extLst/>
                        </wps:cNvPr>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a:extLst/>
                        </wps:cNvPr>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a:extLst/>
                        </wps:cNvPr>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a:extLst/>
                        </wps:cNvPr>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a:extLst/>
                        </wps:cNvPr>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a:extLst/>
                        </wps:cNvPr>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4"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">
                <v:shape id="テキスト ボックス 3" o:spid="_x0000_s1045"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6"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7"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8"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9"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50"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51"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52"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53"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4"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5"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6"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306FA6" w:rsidRDefault="00306FA6"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7"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306FA6" w:rsidRDefault="00306FA6"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8"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306FA6" w:rsidRDefault="00306FA6"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9"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60"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61"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62"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63"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4"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5"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05316F59" w:rsidR="00F9206C" w:rsidRPr="00FC19DB" w:rsidRDefault="00F9206C" w:rsidP="00F9206C">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79</w:t>
      </w:r>
      <w:r w:rsidR="002653DB">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69CC2FF6"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Pr>
          <w:lang w:val="en-CA"/>
        </w:rPr>
        <w:t>[42]</w:t>
      </w:r>
      <w:r>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33E58C71"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t xml:space="preserve">Figure </w:t>
      </w:r>
      <w:r>
        <w:rPr>
          <w:noProof/>
        </w:rPr>
        <w:t>80</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0849A27F" w:rsidR="00F9206C" w:rsidRPr="009D77D6" w:rsidRDefault="00F9206C" w:rsidP="00F9206C">
      <w:pPr>
        <w:pStyle w:val="ae"/>
        <w:jc w:val="center"/>
      </w:pPr>
      <w:bookmarkStart w:id="84" w:name="_Ref37115200"/>
      <w:r>
        <w:t xml:space="preserve">Figure </w:t>
      </w:r>
      <w:r w:rsidR="002653DB">
        <w:fldChar w:fldCharType="begin"/>
      </w:r>
      <w:r w:rsidR="002653DB">
        <w:instrText xml:space="preserve"> SEQ Figure \* ARABIC </w:instrText>
      </w:r>
      <w:r w:rsidR="002653DB">
        <w:fldChar w:fldCharType="separate"/>
      </w:r>
      <w:r w:rsidR="005D3CE6">
        <w:rPr>
          <w:noProof/>
        </w:rPr>
        <w:t>80</w:t>
      </w:r>
      <w:r w:rsidR="002653DB">
        <w:rPr>
          <w:noProof/>
        </w:rPr>
        <w:fldChar w:fldCharType="end"/>
      </w:r>
      <w:bookmarkEnd w:id="84"/>
      <w:r>
        <w:t xml:space="preserve"> </w:t>
      </w:r>
      <w:r w:rsidRPr="00DD003E">
        <w:t>Operation of Delta Layer QP for Predicting/Lifting Transform</w:t>
      </w:r>
    </w:p>
    <w:p w14:paraId="2FA2DF41" w14:textId="77777777" w:rsidR="00F9206C" w:rsidRDefault="00F9206C" w:rsidP="00F9206C">
      <w:pPr>
        <w:rPr>
          <w:lang w:eastAsia="ja-JP"/>
        </w:rPr>
      </w:pPr>
    </w:p>
    <w:p w14:paraId="165B8480" w14:textId="67B21B63"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t xml:space="preserve">Figure </w:t>
      </w:r>
      <w:r>
        <w:rPr>
          <w:noProof/>
        </w:rPr>
        <w:t>81</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lastRenderedPageBreak/>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36D18D91" w:rsidR="00F9206C" w:rsidRPr="009D77D6" w:rsidRDefault="00F9206C" w:rsidP="00F9206C">
      <w:pPr>
        <w:pStyle w:val="ae"/>
        <w:jc w:val="center"/>
        <w:rPr>
          <w:rFonts w:eastAsia="Times New Roman"/>
          <w:sz w:val="32"/>
          <w:szCs w:val="32"/>
        </w:rPr>
      </w:pPr>
      <w:bookmarkStart w:id="85" w:name="_Ref37115217"/>
      <w:r>
        <w:t xml:space="preserve">Figure </w:t>
      </w:r>
      <w:r w:rsidR="002653DB">
        <w:fldChar w:fldCharType="begin"/>
      </w:r>
      <w:r w:rsidR="002653DB">
        <w:instrText xml:space="preserve"> SEQ Figure \* ARABIC </w:instrText>
      </w:r>
      <w:r w:rsidR="002653DB">
        <w:fldChar w:fldCharType="separate"/>
      </w:r>
      <w:r w:rsidR="005D3CE6">
        <w:rPr>
          <w:noProof/>
        </w:rPr>
        <w:t>81</w:t>
      </w:r>
      <w:r w:rsidR="002653DB">
        <w:rPr>
          <w:noProof/>
        </w:rPr>
        <w:fldChar w:fldCharType="end"/>
      </w:r>
      <w:bookmarkEnd w:id="85"/>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a:extLst/>
                        </wps:cNvPr>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a:extLst/>
                        </wps:cNvPr>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a:extLst/>
                        </wps:cNvPr>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a:extLst/>
                        </wps:cNvPr>
                        <wps:cNvSpPr txBox="1"/>
                        <wps:spPr>
                          <a:xfrm>
                            <a:off x="1326674" y="581410"/>
                            <a:ext cx="450000" cy="310592"/>
                          </a:xfrm>
                          <a:prstGeom prst="rect">
                            <a:avLst/>
                          </a:prstGeom>
                          <a:noFill/>
                          <a:ln>
                            <a:solidFill>
                              <a:srgbClr val="000000"/>
                            </a:solidFill>
                          </a:ln>
                        </wps:spPr>
                        <wps:txbx>
                          <w:txbxContent>
                            <w:p w14:paraId="3254156F"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a:extLst/>
                        </wps:cNvPr>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a:extLst/>
                        </wps:cNvPr>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a:extLst/>
                        </wps:cNvPr>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a:extLst/>
                        </wps:cNvPr>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a:extLst/>
                        </wps:cNvPr>
                        <wps:cNvSpPr txBox="1"/>
                        <wps:spPr>
                          <a:xfrm>
                            <a:off x="2737914" y="581410"/>
                            <a:ext cx="450000" cy="310592"/>
                          </a:xfrm>
                          <a:prstGeom prst="rect">
                            <a:avLst/>
                          </a:prstGeom>
                          <a:noFill/>
                          <a:ln>
                            <a:solidFill>
                              <a:srgbClr val="000000"/>
                            </a:solidFill>
                          </a:ln>
                        </wps:spPr>
                        <wps:txbx>
                          <w:txbxContent>
                            <w:p w14:paraId="388C3323"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a:extLst/>
                        </wps:cNvPr>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a:extLst/>
                        </wps:cNvPr>
                        <wps:cNvSpPr txBox="1"/>
                        <wps:spPr>
                          <a:xfrm>
                            <a:off x="3836211" y="785996"/>
                            <a:ext cx="2920723" cy="1226249"/>
                          </a:xfrm>
                          <a:prstGeom prst="rect">
                            <a:avLst/>
                          </a:prstGeom>
                          <a:noFill/>
                        </wps:spPr>
                        <wps:txbx>
                          <w:txbxContent>
                            <w:p w14:paraId="164A6D63" w14:textId="77777777" w:rsidR="00306FA6" w:rsidRDefault="00306FA6"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306FA6" w:rsidRDefault="00306FA6" w:rsidP="00F9206C">
                              <w:pPr>
                                <w:pStyle w:val="Web"/>
                                <w:spacing w:before="0" w:beforeAutospacing="0" w:after="0" w:afterAutospacing="0"/>
                              </w:pPr>
                            </w:p>
                          </w:txbxContent>
                        </wps:txbx>
                        <wps:bodyPr wrap="square" rtlCol="0">
                          <a:noAutofit/>
                        </wps:bodyPr>
                      </wps:wsp>
                      <wps:wsp>
                        <wps:cNvPr id="179" name="テキスト ボックス 14">
                          <a:extLst/>
                        </wps:cNvPr>
                        <wps:cNvSpPr txBox="1"/>
                        <wps:spPr>
                          <a:xfrm>
                            <a:off x="181642" y="-90317"/>
                            <a:ext cx="619123" cy="309977"/>
                          </a:xfrm>
                          <a:prstGeom prst="rect">
                            <a:avLst/>
                          </a:prstGeom>
                          <a:noFill/>
                        </wps:spPr>
                        <wps:txbx>
                          <w:txbxContent>
                            <w:p w14:paraId="2D11C782" w14:textId="77777777" w:rsidR="00306FA6" w:rsidRDefault="00306FA6"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306FA6" w:rsidRDefault="00306FA6" w:rsidP="00F9206C"/>
                          </w:txbxContent>
                        </wps:txbx>
                        <wps:bodyPr wrap="square" rtlCol="0">
                          <a:noAutofit/>
                        </wps:bodyPr>
                      </wps:wsp>
                      <wps:wsp>
                        <wps:cNvPr id="180" name="テキスト ボックス 15">
                          <a:extLst/>
                        </wps:cNvPr>
                        <wps:cNvSpPr txBox="1"/>
                        <wps:spPr>
                          <a:xfrm>
                            <a:off x="1456771" y="-283543"/>
                            <a:ext cx="2203886" cy="757725"/>
                          </a:xfrm>
                          <a:prstGeom prst="rect">
                            <a:avLst/>
                          </a:prstGeom>
                          <a:noFill/>
                        </wps:spPr>
                        <wps:txbx>
                          <w:txbxContent>
                            <w:p w14:paraId="1C4B7835"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306FA6" w:rsidRDefault="00306FA6"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306FA6" w:rsidRDefault="00306FA6" w:rsidP="00F9206C">
                              <w:pPr>
                                <w:pStyle w:val="Web"/>
                                <w:spacing w:before="0" w:beforeAutospacing="0" w:after="0" w:afterAutospacing="0"/>
                              </w:pPr>
                            </w:p>
                            <w:p w14:paraId="63C88AA8" w14:textId="77777777" w:rsidR="00306FA6" w:rsidRDefault="00306FA6" w:rsidP="00F9206C">
                              <w:pPr>
                                <w:pStyle w:val="Web"/>
                                <w:spacing w:before="0" w:beforeAutospacing="0" w:after="0" w:afterAutospacing="0"/>
                              </w:pPr>
                            </w:p>
                          </w:txbxContent>
                        </wps:txbx>
                        <wps:bodyPr wrap="square" rtlCol="0">
                          <a:noAutofit/>
                        </wps:bodyPr>
                      </wps:wsp>
                      <wps:wsp>
                        <wps:cNvPr id="181" name="テキスト ボックス 18">
                          <a:extLst/>
                        </wps:cNvPr>
                        <wps:cNvSpPr txBox="1"/>
                        <wps:spPr>
                          <a:xfrm>
                            <a:off x="4112558" y="-287167"/>
                            <a:ext cx="2592865" cy="775067"/>
                          </a:xfrm>
                          <a:prstGeom prst="rect">
                            <a:avLst/>
                          </a:prstGeom>
                          <a:noFill/>
                        </wps:spPr>
                        <wps:txbx>
                          <w:txbxContent>
                            <w:p w14:paraId="7B04AFFD"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306FA6" w:rsidRDefault="00306FA6"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306FA6" w:rsidRDefault="00306FA6" w:rsidP="00F9206C">
                              <w:pPr>
                                <w:pStyle w:val="Web"/>
                                <w:spacing w:before="0" w:beforeAutospacing="0" w:after="0" w:afterAutospacing="0"/>
                              </w:pPr>
                            </w:p>
                          </w:txbxContent>
                        </wps:txbx>
                        <wps:bodyPr wrap="square" rtlCol="0">
                          <a:noAutofit/>
                        </wps:bodyPr>
                      </wps:wsp>
                      <wps:wsp>
                        <wps:cNvPr id="182" name="コネクタ: 曲線 23">
                          <a:extLst/>
                        </wps:cNvPr>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a:extLst/>
                        </wps:cNvPr>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a:extLst/>
                        </wps:cNvPr>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a:extLst/>
                        </wps:cNvPr>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a:extLst/>
                        </wps:cNvPr>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a:extLst/>
                        </wps:cNvPr>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a:extLst/>
                        </wps:cNvPr>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6"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">
                <v:shape id="テキスト ボックス 3" o:spid="_x0000_s1067"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8"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9"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70"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71"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72"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73"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4"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5"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306FA6" w:rsidRDefault="00306FA6"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6"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7"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306FA6" w:rsidRDefault="00306FA6"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306FA6" w:rsidRDefault="00306FA6" w:rsidP="00F9206C">
                        <w:pPr>
                          <w:pStyle w:val="Web"/>
                          <w:spacing w:before="0" w:beforeAutospacing="0" w:after="0" w:afterAutospacing="0"/>
                        </w:pPr>
                      </w:p>
                    </w:txbxContent>
                  </v:textbox>
                </v:shape>
                <v:shape id="テキスト ボックス 14" o:spid="_x0000_s1078"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306FA6" w:rsidRDefault="00306FA6"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306FA6" w:rsidRDefault="00306FA6" w:rsidP="00F9206C"/>
                    </w:txbxContent>
                  </v:textbox>
                </v:shape>
                <v:shape id="テキスト ボックス 15" o:spid="_x0000_s1079"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306FA6" w:rsidRDefault="00306FA6"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306FA6" w:rsidRDefault="00306FA6" w:rsidP="00F9206C">
                        <w:pPr>
                          <w:pStyle w:val="Web"/>
                          <w:spacing w:before="0" w:beforeAutospacing="0" w:after="0" w:afterAutospacing="0"/>
                        </w:pPr>
                      </w:p>
                      <w:p w14:paraId="63C88AA8" w14:textId="77777777" w:rsidR="00306FA6" w:rsidRDefault="00306FA6" w:rsidP="00F9206C">
                        <w:pPr>
                          <w:pStyle w:val="Web"/>
                          <w:spacing w:before="0" w:beforeAutospacing="0" w:after="0" w:afterAutospacing="0"/>
                        </w:pPr>
                      </w:p>
                    </w:txbxContent>
                  </v:textbox>
                </v:shape>
                <v:shape id="テキスト ボックス 18" o:spid="_x0000_s1080"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306FA6" w:rsidRDefault="00306FA6"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306FA6" w:rsidRDefault="00306FA6"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306FA6" w:rsidRDefault="00306FA6"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81"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82"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83"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4"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5"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6"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7"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2030BD08" w:rsidR="00F9206C" w:rsidRDefault="00F9206C" w:rsidP="00F9206C">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82</w:t>
      </w:r>
      <w:r w:rsidR="002653DB">
        <w:rPr>
          <w:noProof/>
        </w:rPr>
        <w:fldChar w:fldCharType="end"/>
      </w:r>
      <w:r>
        <w:t xml:space="preserve">: </w:t>
      </w:r>
      <w:r w:rsidRPr="000B1A99">
        <w:t>The modified bitstream structure</w:t>
      </w:r>
      <w:r>
        <w:t xml:space="preserve"> to support layer delta QP</w:t>
      </w:r>
    </w:p>
    <w:p w14:paraId="36AB41CD" w14:textId="1B3D6D02"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Pr>
          <w:rFonts w:eastAsiaTheme="minorEastAsia"/>
        </w:rPr>
        <w:fldChar w:fldCharType="begin"/>
      </w:r>
      <w:r>
        <w:rPr>
          <w:rFonts w:eastAsiaTheme="minorEastAsia"/>
        </w:rPr>
        <w:instrText xml:space="preserve"> REF _Ref22231491 \n \h </w:instrText>
      </w:r>
      <w:r>
        <w:rPr>
          <w:rFonts w:eastAsiaTheme="minorEastAsia"/>
        </w:rPr>
      </w:r>
      <w:r>
        <w:rPr>
          <w:rFonts w:eastAsiaTheme="minorEastAsia"/>
        </w:rPr>
        <w:fldChar w:fldCharType="separate"/>
      </w:r>
      <w:r>
        <w:rPr>
          <w:rFonts w:eastAsiaTheme="minorEastAsia"/>
        </w:rPr>
        <w:t>[50]</w:t>
      </w:r>
      <w:r>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0FD8">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lastRenderedPageBreak/>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8D0AF15" w:rsidR="00F9206C" w:rsidRDefault="00F9206C" w:rsidP="00F9206C">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83</w:t>
      </w:r>
      <w:r w:rsidR="002653DB">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315C6074" w14:textId="5419AEE3" w:rsidR="008127E1" w:rsidRPr="005B5FBE" w:rsidRDefault="008127E1" w:rsidP="008127E1">
      <w:pPr>
        <w:rPr>
          <w:rFonts w:ascii="Calibri" w:eastAsia="Times New Roman" w:hAnsi="Calibri"/>
          <w:b/>
          <w:bCs/>
          <w:kern w:val="32"/>
          <w:sz w:val="32"/>
          <w:szCs w:val="32"/>
        </w:rPr>
      </w:pPr>
    </w:p>
    <w:p w14:paraId="6CBE68F3" w14:textId="04DCF601" w:rsidR="00893B3A" w:rsidRPr="004823EF" w:rsidRDefault="007B6205" w:rsidP="004823EF">
      <w:pPr>
        <w:pStyle w:val="2"/>
        <w:rPr>
          <w:lang w:val="en-CA"/>
        </w:rPr>
      </w:pPr>
      <w:bookmarkStart w:id="86"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86"/>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6DB2D85C"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035B67">
        <w:t>[37]</w:t>
      </w:r>
      <w:r w:rsidR="00035B67">
        <w:fldChar w:fldCharType="end"/>
      </w:r>
    </w:p>
    <w:p w14:paraId="6480635A" w14:textId="55E77292"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0E1832">
        <w:t xml:space="preserve">Figure </w:t>
      </w:r>
      <w:r w:rsidR="000E1832">
        <w:rPr>
          <w:noProof/>
        </w:rPr>
        <w:t>84</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truncated unary code with 3 contexts,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lastRenderedPageBreak/>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2B231E49" w:rsidR="003023B8" w:rsidRDefault="00CC2EB3" w:rsidP="005B5FBE">
      <w:pPr>
        <w:pStyle w:val="ae"/>
        <w:jc w:val="center"/>
        <w:rPr>
          <w:rFonts w:eastAsiaTheme="minorEastAsia"/>
          <w:iCs/>
          <w:lang w:eastAsia="ja-JP"/>
        </w:rPr>
      </w:pPr>
      <w:bookmarkStart w:id="87" w:name="_Ref9860547"/>
      <w:r>
        <w:t xml:space="preserve">Figure </w:t>
      </w:r>
      <w:r w:rsidR="002653DB">
        <w:fldChar w:fldCharType="begin"/>
      </w:r>
      <w:r w:rsidR="002653DB">
        <w:instrText xml:space="preserve"> SEQ Figure \* ARABIC </w:instrText>
      </w:r>
      <w:r w:rsidR="002653DB">
        <w:fldChar w:fldCharType="separate"/>
      </w:r>
      <w:r w:rsidR="005D3CE6">
        <w:rPr>
          <w:noProof/>
        </w:rPr>
        <w:t>84</w:t>
      </w:r>
      <w:r w:rsidR="002653DB">
        <w:rPr>
          <w:noProof/>
        </w:rPr>
        <w:fldChar w:fldCharType="end"/>
      </w:r>
      <w:bookmarkEnd w:id="87"/>
      <w:r>
        <w:t>: encoding flow for residual value</w:t>
      </w:r>
    </w:p>
    <w:p w14:paraId="0B234C46" w14:textId="1CBEC71C" w:rsidR="003023B8" w:rsidRDefault="003023B8" w:rsidP="003023B8">
      <w:pPr>
        <w:rPr>
          <w:lang w:val="en-CA" w:eastAsia="ja-JP"/>
        </w:rPr>
      </w:pPr>
    </w:p>
    <w:p w14:paraId="7301EB07" w14:textId="07043FCF"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5D52E2">
        <w:rPr>
          <w:lang w:val="en-CA"/>
        </w:rPr>
        <w:fldChar w:fldCharType="begin"/>
      </w:r>
      <w:r w:rsidR="005D52E2">
        <w:rPr>
          <w:lang w:val="en-CA"/>
        </w:rPr>
        <w:instrText xml:space="preserve"> REF _Ref27059842 \n \h </w:instrText>
      </w:r>
      <w:r w:rsidR="005D52E2">
        <w:rPr>
          <w:lang w:val="en-CA"/>
        </w:rPr>
      </w:r>
      <w:r w:rsidR="005D52E2">
        <w:rPr>
          <w:lang w:val="en-CA"/>
        </w:rPr>
        <w:fldChar w:fldCharType="separate"/>
      </w:r>
      <w:r w:rsidR="005D52E2">
        <w:rPr>
          <w:lang w:val="en-CA"/>
        </w:rPr>
        <w:t>[54]</w:t>
      </w:r>
      <w:r w:rsidR="005D52E2">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983270">
        <w:rPr>
          <w:lang w:val="en-CA"/>
        </w:rPr>
        <w:t>[76]</w:t>
      </w:r>
      <w:r w:rsidR="00983270">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lastRenderedPageBreak/>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5DE9396A" w14:textId="1A8A48CC" w:rsidR="004C4E92" w:rsidRDefault="004C4E92" w:rsidP="004C4E92">
      <w:pPr>
        <w:rPr>
          <w:lang w:val="en-CA" w:eastAsia="ja-JP"/>
        </w:rPr>
      </w:pPr>
      <w:r w:rsidRPr="004C4E92">
        <w:rPr>
          <w:lang w:val="en-CA" w:eastAsia="ja-JP"/>
        </w:rPr>
        <w:t>C_recon &lt;- C_pred + C_delta_recon</w:t>
      </w:r>
    </w:p>
    <w:p w14:paraId="4617754D" w14:textId="77777777" w:rsidR="00FD475E" w:rsidRPr="00FD475E" w:rsidRDefault="00FD475E" w:rsidP="004C4E92">
      <w:pPr>
        <w:rPr>
          <w:lang w:val="en-CA" w:eastAsia="ja-JP"/>
        </w:rPr>
      </w:pPr>
    </w:p>
    <w:p w14:paraId="7FA2213A" w14:textId="2024AB97" w:rsidR="00D62B65" w:rsidRPr="00397DCA" w:rsidRDefault="00D62B65" w:rsidP="004823EF">
      <w:pPr>
        <w:pStyle w:val="3"/>
        <w:ind w:left="720"/>
        <w:rPr>
          <w:lang w:val="en-CA"/>
        </w:rPr>
      </w:pPr>
      <w:r w:rsidRPr="00397DCA">
        <w:rPr>
          <w:rFonts w:eastAsiaTheme="minorEastAsia"/>
          <w:lang w:val="en-CA"/>
        </w:rPr>
        <w:t>Bytewise based binary coding for transformed coefficients</w:t>
      </w:r>
      <w:r w:rsidR="001E14C9" w:rsidRPr="00397DCA">
        <w:rPr>
          <w:rFonts w:eastAsiaTheme="minorEastAsia"/>
          <w:lang w:val="en-CA"/>
        </w:rPr>
        <w:t xml:space="preserve"> </w:t>
      </w:r>
      <w:r w:rsidR="001E14C9" w:rsidRPr="004823EF">
        <w:rPr>
          <w:rFonts w:eastAsiaTheme="minorEastAsia"/>
          <w:lang w:val="en-CA"/>
        </w:rPr>
        <w:fldChar w:fldCharType="begin"/>
      </w:r>
      <w:r w:rsidR="001E14C9" w:rsidRPr="00397DCA">
        <w:rPr>
          <w:rFonts w:eastAsiaTheme="minorEastAsia"/>
          <w:lang w:val="en-CA"/>
        </w:rPr>
        <w:instrText xml:space="preserve"> REF _Ref531006803 \n \h </w:instrText>
      </w:r>
      <w:r w:rsidR="00397DCA" w:rsidRPr="00397DCA">
        <w:rPr>
          <w:rFonts w:eastAsiaTheme="minorEastAsia"/>
          <w:lang w:val="en-CA"/>
        </w:rPr>
        <w:instrText xml:space="preserve"> \* MERGEFORMAT </w:instrText>
      </w:r>
      <w:r w:rsidR="001E14C9" w:rsidRPr="004823EF">
        <w:rPr>
          <w:rFonts w:eastAsiaTheme="minorEastAsia"/>
          <w:lang w:val="en-CA"/>
        </w:rPr>
      </w:r>
      <w:r w:rsidR="001E14C9" w:rsidRPr="004823EF">
        <w:rPr>
          <w:rFonts w:eastAsiaTheme="minorEastAsia"/>
          <w:lang w:val="en-CA"/>
        </w:rPr>
        <w:fldChar w:fldCharType="separate"/>
      </w:r>
      <w:r w:rsidR="00B049D3" w:rsidRPr="00397DCA">
        <w:rPr>
          <w:rFonts w:eastAsiaTheme="minorEastAsia"/>
          <w:lang w:val="en-CA"/>
        </w:rPr>
        <w:t>[18]</w:t>
      </w:r>
      <w:r w:rsidR="001E14C9" w:rsidRPr="004823EF">
        <w:rPr>
          <w:rFonts w:eastAsiaTheme="minorEastAsia"/>
          <w:lang w:val="en-CA"/>
        </w:rPr>
        <w:fldChar w:fldCharType="end"/>
      </w:r>
    </w:p>
    <w:p w14:paraId="1BB4FCBC" w14:textId="5B6C9C88" w:rsidR="00D62B65" w:rsidRPr="00397DCA" w:rsidRDefault="001E14C9">
      <w:pPr>
        <w:rPr>
          <w:rFonts w:eastAsia="Times New Roman"/>
          <w:iCs/>
        </w:rPr>
      </w:pPr>
      <w:r w:rsidRPr="00397DCA">
        <w:rPr>
          <w:rFonts w:eastAsiaTheme="minorEastAsia"/>
          <w:iCs/>
          <w:lang w:eastAsia="ja-JP"/>
        </w:rPr>
        <w:t>G-PCC</w:t>
      </w:r>
      <w:r w:rsidR="00D62B65" w:rsidRPr="00397DCA">
        <w:rPr>
          <w:rFonts w:eastAsia="Times New Roman"/>
          <w:iCs/>
        </w:rPr>
        <w:t xml:space="preserve"> </w:t>
      </w:r>
      <w:r w:rsidRPr="00397DCA">
        <w:rPr>
          <w:rFonts w:eastAsiaTheme="minorEastAsia"/>
          <w:iCs/>
          <w:lang w:eastAsia="ja-JP"/>
        </w:rPr>
        <w:t>supports</w:t>
      </w:r>
      <w:r w:rsidR="00D62B65" w:rsidRPr="00397DCA">
        <w:rPr>
          <w:rFonts w:eastAsia="Times New Roman"/>
          <w:iCs/>
        </w:rPr>
        <w:t xml:space="preserve"> an efficient binarization scheme for transform coefficients, which requires only a binary arithmetic encoder making it more HW-friendly in terms of implementation.</w:t>
      </w:r>
      <w:r w:rsidRPr="00397DCA">
        <w:rPr>
          <w:rFonts w:eastAsiaTheme="minorEastAsia"/>
          <w:iCs/>
          <w:lang w:eastAsia="ja-JP"/>
        </w:rPr>
        <w:t xml:space="preserve"> It </w:t>
      </w:r>
      <w:r w:rsidR="00D62B65" w:rsidRPr="00397DCA">
        <w:t>leverages the bina</w:t>
      </w:r>
      <w:r w:rsidR="000A4443" w:rsidRPr="00397DCA">
        <w:t xml:space="preserve">rization scheme described in </w:t>
      </w:r>
      <w:r w:rsidR="000A4443" w:rsidRPr="00397DCA">
        <w:rPr>
          <w:lang w:eastAsia="ja-JP"/>
        </w:rPr>
        <w:t xml:space="preserve">section </w:t>
      </w:r>
      <w:r w:rsidR="000A4443" w:rsidRPr="004823EF">
        <w:rPr>
          <w:lang w:eastAsia="ja-JP"/>
        </w:rPr>
        <w:fldChar w:fldCharType="begin"/>
      </w:r>
      <w:r w:rsidR="000A4443" w:rsidRPr="00397DCA">
        <w:rPr>
          <w:lang w:eastAsia="ja-JP"/>
        </w:rPr>
        <w:instrText xml:space="preserve"> REF _Ref531006964 \n \h </w:instrText>
      </w:r>
      <w:r w:rsidR="00397DCA" w:rsidRPr="00397DCA">
        <w:rPr>
          <w:lang w:eastAsia="ja-JP"/>
        </w:rPr>
        <w:instrText xml:space="preserve"> \* MERGEFORMAT </w:instrText>
      </w:r>
      <w:r w:rsidR="000A4443" w:rsidRPr="004823EF">
        <w:rPr>
          <w:lang w:eastAsia="ja-JP"/>
        </w:rPr>
      </w:r>
      <w:r w:rsidR="000A4443" w:rsidRPr="004823EF">
        <w:rPr>
          <w:lang w:eastAsia="ja-JP"/>
        </w:rPr>
        <w:fldChar w:fldCharType="separate"/>
      </w:r>
      <w:r w:rsidR="00B049D3" w:rsidRPr="00397DCA">
        <w:rPr>
          <w:lang w:eastAsia="ja-JP"/>
        </w:rPr>
        <w:t>0</w:t>
      </w:r>
      <w:r w:rsidR="000A4443" w:rsidRPr="004823EF">
        <w:rPr>
          <w:lang w:eastAsia="ja-JP"/>
        </w:rPr>
        <w:fldChar w:fldCharType="end"/>
      </w:r>
      <w:r w:rsidR="00D62B65" w:rsidRPr="00397DCA">
        <w:t xml:space="preserve">. </w:t>
      </w:r>
      <w:r w:rsidR="000A4443" w:rsidRPr="00397DCA">
        <w:rPr>
          <w:lang w:eastAsia="ja-JP"/>
        </w:rPr>
        <w:t>F</w:t>
      </w:r>
      <w:r w:rsidR="00D62B65" w:rsidRPr="00397DCA">
        <w:t>irst</w:t>
      </w:r>
      <w:r w:rsidR="000A4443" w:rsidRPr="00397DCA">
        <w:rPr>
          <w:lang w:eastAsia="ja-JP"/>
        </w:rPr>
        <w:t>,</w:t>
      </w:r>
      <w:r w:rsidR="00D62B65" w:rsidRPr="00397DCA">
        <w:t xml:space="preserve"> the binarization approach for mono-dimensional attribute signals such reflectance</w:t>
      </w:r>
      <w:r w:rsidR="000A4443" w:rsidRPr="00397DCA">
        <w:rPr>
          <w:lang w:eastAsia="ja-JP"/>
        </w:rPr>
        <w:t xml:space="preserve"> is described</w:t>
      </w:r>
      <w:r w:rsidR="00D62B65" w:rsidRPr="00397DCA">
        <w:t xml:space="preserve">. Next, the case of three-dimensional signal such as </w:t>
      </w:r>
      <w:r w:rsidR="005C4BD6">
        <w:t>clour</w:t>
      </w:r>
      <w:r w:rsidR="00D62B65" w:rsidRPr="00397DCA">
        <w:t>s</w:t>
      </w:r>
      <w:r w:rsidR="000A4443" w:rsidRPr="00397DCA">
        <w:rPr>
          <w:lang w:eastAsia="ja-JP"/>
        </w:rPr>
        <w:t xml:space="preserve"> is described</w:t>
      </w:r>
      <w:r w:rsidR="00D62B65" w:rsidRPr="00397DCA">
        <w:t>. Generalization to multi-dimensional attributes is straightforward.</w:t>
      </w:r>
    </w:p>
    <w:p w14:paraId="095068EE" w14:textId="77777777" w:rsidR="00D62B65" w:rsidRPr="004823EF" w:rsidRDefault="00D62B65" w:rsidP="004823EF">
      <w:pPr>
        <w:pStyle w:val="4"/>
      </w:pPr>
      <w:r w:rsidRPr="004823EF">
        <w:t>Mono-dimensional attributes</w:t>
      </w:r>
    </w:p>
    <w:p w14:paraId="6CD62183" w14:textId="27513828" w:rsidR="00D62B65" w:rsidRPr="00397DCA" w:rsidRDefault="00D62B65" w:rsidP="00D62B65">
      <w:r w:rsidRPr="00397DCA">
        <w:t>Let C be the quantized coefficient to be encoded. First C is mapped to a positive number using th</w:t>
      </w:r>
      <w:r w:rsidR="0051269D" w:rsidRPr="00397DCA">
        <w:t xml:space="preserve">e function described in </w:t>
      </w:r>
      <w:r w:rsidR="0051269D" w:rsidRPr="004823EF">
        <w:fldChar w:fldCharType="begin"/>
      </w:r>
      <w:r w:rsidR="0051269D" w:rsidRPr="00397DCA">
        <w:instrText xml:space="preserve"> REF _Ref531007326 \h </w:instrText>
      </w:r>
      <w:r w:rsidR="00397DCA" w:rsidRPr="00397DCA">
        <w:instrText xml:space="preserve"> \* MERGEFORMAT </w:instrText>
      </w:r>
      <w:r w:rsidR="0051269D" w:rsidRPr="004823EF">
        <w:fldChar w:fldCharType="separate"/>
      </w:r>
      <w:r w:rsidR="000E1832" w:rsidRPr="00397DCA">
        <w:t xml:space="preserve">Figure </w:t>
      </w:r>
      <w:r w:rsidR="000E1832">
        <w:rPr>
          <w:noProof/>
        </w:rPr>
        <w:t>85</w:t>
      </w:r>
      <w:r w:rsidR="0051269D" w:rsidRPr="004823EF">
        <w:fldChar w:fldCharType="end"/>
      </w:r>
      <w:r w:rsidRPr="00397DCA">
        <w:t>. Let M(C) be the mapped value. A binary value is then encoded to indicate whether M(C) is 0 or not. If C is not zero, then two cases are distinguished:</w:t>
      </w:r>
    </w:p>
    <w:p w14:paraId="6DD0A17D" w14:textId="6ADED00D" w:rsidR="00D62B65" w:rsidRPr="00397DCA" w:rsidRDefault="00D62B65" w:rsidP="00807349">
      <w:pPr>
        <w:pStyle w:val="a8"/>
        <w:numPr>
          <w:ilvl w:val="0"/>
          <w:numId w:val="18"/>
        </w:numPr>
        <w:ind w:leftChars="0"/>
        <w:contextualSpacing/>
      </w:pPr>
      <w:r w:rsidRPr="00397DCA">
        <w:t xml:space="preserve">If M(C) is higher or equal than alphabetSize (i.e., 256 the number of symbols supported by the technique described in [2]), then the value alphabetSize is encoded by using the </w:t>
      </w:r>
      <w:r w:rsidR="004C2825" w:rsidRPr="00397DCA">
        <w:t xml:space="preserve">method described in </w:t>
      </w:r>
      <w:r w:rsidR="004C2825" w:rsidRPr="00397DCA">
        <w:rPr>
          <w:lang w:eastAsia="ja-JP"/>
        </w:rPr>
        <w:t xml:space="preserve">section </w:t>
      </w:r>
      <w:r w:rsidR="004C2825" w:rsidRPr="004823EF">
        <w:rPr>
          <w:lang w:eastAsia="ja-JP"/>
        </w:rPr>
        <w:fldChar w:fldCharType="begin"/>
      </w:r>
      <w:r w:rsidR="004C2825" w:rsidRPr="00397DCA">
        <w:rPr>
          <w:lang w:eastAsia="ja-JP"/>
        </w:rPr>
        <w:instrText xml:space="preserve"> REF _Ref531006964 \n \h </w:instrText>
      </w:r>
      <w:r w:rsidR="00397DCA" w:rsidRPr="00397DCA">
        <w:rPr>
          <w:lang w:eastAsia="ja-JP"/>
        </w:rPr>
        <w:instrText xml:space="preserve"> \* MERGEFORMAT </w:instrText>
      </w:r>
      <w:r w:rsidR="004C2825" w:rsidRPr="004823EF">
        <w:rPr>
          <w:lang w:eastAsia="ja-JP"/>
        </w:rPr>
      </w:r>
      <w:r w:rsidR="004C2825" w:rsidRPr="004823EF">
        <w:rPr>
          <w:lang w:eastAsia="ja-JP"/>
        </w:rPr>
        <w:fldChar w:fldCharType="separate"/>
      </w:r>
      <w:r w:rsidR="00B049D3" w:rsidRPr="00397DCA">
        <w:rPr>
          <w:lang w:eastAsia="ja-JP"/>
        </w:rPr>
        <w:t>0</w:t>
      </w:r>
      <w:r w:rsidR="004C2825" w:rsidRPr="004823EF">
        <w:rPr>
          <w:lang w:eastAsia="ja-JP"/>
        </w:rPr>
        <w:fldChar w:fldCharType="end"/>
      </w:r>
      <w:r w:rsidRPr="00397DCA">
        <w:t>. The difference between M(C) and alphabetSize is encoded by using an exponential Golomb coding</w:t>
      </w:r>
    </w:p>
    <w:p w14:paraId="77D01ED6" w14:textId="00E08434" w:rsidR="00D62B65" w:rsidRPr="00397DCA" w:rsidRDefault="00D62B65" w:rsidP="00807349">
      <w:pPr>
        <w:pStyle w:val="a8"/>
        <w:numPr>
          <w:ilvl w:val="0"/>
          <w:numId w:val="18"/>
        </w:numPr>
        <w:ind w:leftChars="0"/>
        <w:contextualSpacing/>
      </w:pPr>
      <w:r w:rsidRPr="00397DCA">
        <w:t>Otherwise, the value of M(C) is encoded u</w:t>
      </w:r>
      <w:r w:rsidR="000A4443" w:rsidRPr="00397DCA">
        <w:t xml:space="preserve">sing the method described in </w:t>
      </w:r>
      <w:r w:rsidR="000A4443" w:rsidRPr="004823EF">
        <w:rPr>
          <w:lang w:eastAsia="ja-JP"/>
        </w:rPr>
        <w:fldChar w:fldCharType="begin"/>
      </w:r>
      <w:r w:rsidR="000A4443" w:rsidRPr="00397DCA">
        <w:rPr>
          <w:lang w:eastAsia="ja-JP"/>
        </w:rPr>
        <w:instrText xml:space="preserve"> REF _Ref531006964 \n \h </w:instrText>
      </w:r>
      <w:r w:rsidR="00397DCA" w:rsidRPr="00397DCA">
        <w:rPr>
          <w:lang w:eastAsia="ja-JP"/>
        </w:rPr>
        <w:instrText xml:space="preserve"> \* MERGEFORMAT </w:instrText>
      </w:r>
      <w:r w:rsidR="000A4443" w:rsidRPr="004823EF">
        <w:rPr>
          <w:lang w:eastAsia="ja-JP"/>
        </w:rPr>
      </w:r>
      <w:r w:rsidR="000A4443" w:rsidRPr="004823EF">
        <w:rPr>
          <w:lang w:eastAsia="ja-JP"/>
        </w:rPr>
        <w:fldChar w:fldCharType="separate"/>
      </w:r>
      <w:r w:rsidR="00B049D3" w:rsidRPr="00397DCA">
        <w:rPr>
          <w:lang w:eastAsia="ja-JP"/>
        </w:rPr>
        <w:t>0</w:t>
      </w:r>
      <w:r w:rsidR="000A4443" w:rsidRPr="004823EF">
        <w:rPr>
          <w:lang w:eastAsia="ja-JP"/>
        </w:rPr>
        <w:fldChar w:fldCharType="end"/>
      </w:r>
      <w:r w:rsidRPr="00397DCA">
        <w:t>.</w:t>
      </w:r>
    </w:p>
    <w:p w14:paraId="063BDD46" w14:textId="77777777" w:rsidR="00D62B65" w:rsidRPr="00397DCA" w:rsidRDefault="00D62B65" w:rsidP="00D62B65"/>
    <w:p w14:paraId="41A47EB3" w14:textId="77777777" w:rsidR="00D62B65" w:rsidRPr="00397DCA" w:rsidRDefault="00D62B65" w:rsidP="00D62B65"/>
    <w:p w14:paraId="284023F1" w14:textId="77777777" w:rsidR="0051269D" w:rsidRPr="00397DCA" w:rsidRDefault="00D62B65" w:rsidP="00EE48E2">
      <w:pPr>
        <w:keepNext/>
        <w:jc w:val="center"/>
      </w:pPr>
      <w:r w:rsidRPr="004823EF">
        <w:rPr>
          <w:noProof/>
          <w:lang w:eastAsia="ja-JP"/>
        </w:rPr>
        <w:drawing>
          <wp:inline distT="0" distB="0" distL="0" distR="0" wp14:anchorId="27F3C9AF" wp14:editId="2063CC71">
            <wp:extent cx="5542088" cy="581025"/>
            <wp:effectExtent l="0" t="0" r="1905"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37033" cy="580495"/>
                    </a:xfrm>
                    <a:prstGeom prst="rect">
                      <a:avLst/>
                    </a:prstGeom>
                    <a:noFill/>
                    <a:ln>
                      <a:noFill/>
                    </a:ln>
                  </pic:spPr>
                </pic:pic>
              </a:graphicData>
            </a:graphic>
          </wp:inline>
        </w:drawing>
      </w:r>
    </w:p>
    <w:p w14:paraId="5BAB0508" w14:textId="71E42A39" w:rsidR="00D62B65" w:rsidRPr="00397DCA" w:rsidRDefault="0051269D" w:rsidP="00EE48E2">
      <w:pPr>
        <w:pStyle w:val="ae"/>
        <w:jc w:val="center"/>
      </w:pPr>
      <w:bookmarkStart w:id="88" w:name="_Ref531007326"/>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85</w:t>
      </w:r>
      <w:r w:rsidR="00B57EE3" w:rsidRPr="004823EF">
        <w:rPr>
          <w:noProof/>
        </w:rPr>
        <w:fldChar w:fldCharType="end"/>
      </w:r>
      <w:bookmarkEnd w:id="88"/>
      <w:r w:rsidRPr="00397DCA">
        <w:rPr>
          <w:lang w:eastAsia="ja-JP"/>
        </w:rPr>
        <w:t xml:space="preserve">: </w:t>
      </w:r>
      <w:r w:rsidRPr="00397DCA">
        <w:t>mapping signed integers to unsigned integers</w:t>
      </w:r>
    </w:p>
    <w:p w14:paraId="4AECEA1C" w14:textId="77777777" w:rsidR="00D62B65" w:rsidRPr="00397DCA" w:rsidRDefault="00D62B65" w:rsidP="00D62B65"/>
    <w:p w14:paraId="7DDE04B7" w14:textId="77777777" w:rsidR="00D62B65" w:rsidRPr="004823EF" w:rsidRDefault="00D62B65" w:rsidP="004823EF">
      <w:pPr>
        <w:pStyle w:val="4"/>
      </w:pPr>
      <w:r w:rsidRPr="004823EF">
        <w:t>Three-dimensional attributes</w:t>
      </w:r>
    </w:p>
    <w:p w14:paraId="4967EACC" w14:textId="77777777" w:rsidR="00D62B65" w:rsidRPr="00397DCA" w:rsidRDefault="00D62B65" w:rsidP="00D62B65">
      <w:r w:rsidRPr="00397DCA">
        <w:t xml:space="preserve">Let C1, C2, and C3 be the quantized coefficients to be encoded. First C1, C2 and C3 are mapped to a positive number as described above. Let M(C1), M(C2) and M(C3) be the mapped values. </w:t>
      </w:r>
    </w:p>
    <w:p w14:paraId="32A779CA" w14:textId="6EF108FF" w:rsidR="00D62B65" w:rsidRPr="00397DCA" w:rsidRDefault="00D62B65" w:rsidP="00D62B65">
      <w:r w:rsidRPr="00397DCA">
        <w:lastRenderedPageBreak/>
        <w:t xml:space="preserve">M(C1) is encoded as described above. M(C2) is encoded as described above while choosing </w:t>
      </w:r>
      <w:r w:rsidR="0051269D" w:rsidRPr="00397DCA">
        <w:t xml:space="preserve">different contexts (see </w:t>
      </w:r>
      <w:r w:rsidR="0051269D" w:rsidRPr="004823EF">
        <w:fldChar w:fldCharType="begin"/>
      </w:r>
      <w:r w:rsidR="0051269D" w:rsidRPr="00397DCA">
        <w:instrText xml:space="preserve"> REF _Ref531007352 \h </w:instrText>
      </w:r>
      <w:r w:rsidR="00397DCA" w:rsidRPr="00397DCA">
        <w:instrText xml:space="preserve"> \* MERGEFORMAT </w:instrText>
      </w:r>
      <w:r w:rsidR="0051269D" w:rsidRPr="004823EF">
        <w:fldChar w:fldCharType="separate"/>
      </w:r>
      <w:r w:rsidR="000E1832" w:rsidRPr="00397DCA">
        <w:t xml:space="preserve">Figure </w:t>
      </w:r>
      <w:r w:rsidR="000E1832">
        <w:rPr>
          <w:noProof/>
        </w:rPr>
        <w:t>86</w:t>
      </w:r>
      <w:r w:rsidR="0051269D" w:rsidRPr="004823EF">
        <w:fldChar w:fldCharType="end"/>
      </w:r>
      <w:r w:rsidRPr="00397DCA">
        <w:t xml:space="preserve">)  based on the condition M(C1) is zero or not .  M(C3) is encoded as described above, while choosing different contexts (see </w:t>
      </w:r>
      <w:r w:rsidR="004C2825" w:rsidRPr="004823EF">
        <w:fldChar w:fldCharType="begin"/>
      </w:r>
      <w:r w:rsidR="004C2825" w:rsidRPr="00397DCA">
        <w:instrText xml:space="preserve"> REF _Ref531007352 \h </w:instrText>
      </w:r>
      <w:r w:rsidR="00397DCA" w:rsidRPr="00397DCA">
        <w:instrText xml:space="preserve"> \* MERGEFORMAT </w:instrText>
      </w:r>
      <w:r w:rsidR="004C2825" w:rsidRPr="004823EF">
        <w:fldChar w:fldCharType="separate"/>
      </w:r>
      <w:r w:rsidR="000E1832" w:rsidRPr="00397DCA">
        <w:t xml:space="preserve">Figure </w:t>
      </w:r>
      <w:r w:rsidR="000E1832">
        <w:rPr>
          <w:noProof/>
        </w:rPr>
        <w:t>86</w:t>
      </w:r>
      <w:r w:rsidR="004C2825" w:rsidRPr="004823EF">
        <w:fldChar w:fldCharType="end"/>
      </w:r>
      <w:r w:rsidRPr="00397DCA">
        <w:t>) based on the conditions M(C1) is zero or not and M(C2) is zero or not.</w:t>
      </w:r>
    </w:p>
    <w:p w14:paraId="098A26CC" w14:textId="77777777" w:rsidR="0051269D" w:rsidRPr="00397DCA" w:rsidRDefault="00D62B65" w:rsidP="00EE48E2">
      <w:pPr>
        <w:keepNext/>
        <w:jc w:val="center"/>
      </w:pPr>
      <w:r w:rsidRPr="00397DCA">
        <w:br/>
      </w:r>
      <w:r w:rsidRPr="004823EF">
        <w:rPr>
          <w:noProof/>
          <w:lang w:eastAsia="ja-JP"/>
        </w:rPr>
        <w:drawing>
          <wp:inline distT="0" distB="0" distL="0" distR="0" wp14:anchorId="4E8D0F32" wp14:editId="5776D77C">
            <wp:extent cx="4389906" cy="2695575"/>
            <wp:effectExtent l="0" t="0" r="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401421" cy="2702645"/>
                    </a:xfrm>
                    <a:prstGeom prst="rect">
                      <a:avLst/>
                    </a:prstGeom>
                    <a:noFill/>
                    <a:ln>
                      <a:noFill/>
                    </a:ln>
                  </pic:spPr>
                </pic:pic>
              </a:graphicData>
            </a:graphic>
          </wp:inline>
        </w:drawing>
      </w:r>
    </w:p>
    <w:p w14:paraId="0E38A265" w14:textId="2FF312A1" w:rsidR="00D62B65" w:rsidRPr="00397DCA" w:rsidRDefault="0051269D" w:rsidP="00EE48E2">
      <w:pPr>
        <w:pStyle w:val="ae"/>
        <w:jc w:val="center"/>
      </w:pPr>
      <w:bookmarkStart w:id="89" w:name="_Ref53100735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5D3CE6">
        <w:rPr>
          <w:noProof/>
        </w:rPr>
        <w:t>86</w:t>
      </w:r>
      <w:r w:rsidR="00B57EE3" w:rsidRPr="004823EF">
        <w:rPr>
          <w:noProof/>
        </w:rPr>
        <w:fldChar w:fldCharType="end"/>
      </w:r>
      <w:bookmarkEnd w:id="89"/>
      <w:r w:rsidRPr="00397DCA">
        <w:rPr>
          <w:lang w:eastAsia="ja-JP"/>
        </w:rPr>
        <w:t xml:space="preserve">: </w:t>
      </w:r>
      <w:r w:rsidRPr="00397DCA">
        <w:t>Binarization of a three-dimensional signal</w:t>
      </w:r>
    </w:p>
    <w:p w14:paraId="14CE8F04" w14:textId="77777777" w:rsidR="00D62B65" w:rsidRPr="00397DCA" w:rsidRDefault="00D62B65" w:rsidP="00893B3A">
      <w:pPr>
        <w:rPr>
          <w:lang w:eastAsia="ja-JP"/>
        </w:rPr>
      </w:pPr>
    </w:p>
    <w:p w14:paraId="39CBFB44" w14:textId="47DEA14E" w:rsidR="007B6205" w:rsidRPr="004823EF" w:rsidRDefault="00AD26AC" w:rsidP="004823EF">
      <w:pPr>
        <w:pStyle w:val="2"/>
        <w:rPr>
          <w:rFonts w:eastAsiaTheme="minorEastAsia"/>
          <w:lang w:val="en-CA" w:eastAsia="ja-JP"/>
        </w:rPr>
      </w:pPr>
      <w:r>
        <w:rPr>
          <w:rFonts w:eastAsiaTheme="minorEastAsia" w:hAnsi="Times New Roman" w:hint="eastAsia"/>
          <w:i w:val="0"/>
          <w:lang w:val="en-CA" w:eastAsia="ja-JP"/>
        </w:rPr>
        <w:t>Functionality</w:t>
      </w:r>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1BA2BCC0"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CF79E7">
        <w:rPr>
          <w:rFonts w:eastAsiaTheme="minorEastAsia"/>
        </w:rPr>
        <w:t>[43]</w:t>
      </w:r>
      <w:r w:rsidR="00CF79E7">
        <w:rPr>
          <w:rFonts w:eastAsiaTheme="minorEastAsia"/>
        </w:rPr>
        <w:fldChar w:fldCharType="end"/>
      </w:r>
    </w:p>
    <w:p w14:paraId="7842DAA2" w14:textId="401DAC2B"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t xml:space="preserve">Figure </w:t>
      </w:r>
      <w:r>
        <w:rPr>
          <w:noProof/>
        </w:rPr>
        <w:t>87</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77777777" w:rsidR="00CF79E7" w:rsidRDefault="00CF79E7" w:rsidP="00CF79E7">
      <w:r>
        <w:t xml:space="preserve">a) the original point cloud would be firstly quantized according to corresponding condition.  </w:t>
      </w:r>
    </w:p>
    <w:p w14:paraId="6CC3E924" w14:textId="77777777" w:rsidR="00CF79E7" w:rsidRDefault="00CF79E7" w:rsidP="00CF79E7">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 xml:space="preserve">. </w:t>
      </w:r>
    </w:p>
    <w:p w14:paraId="32D4069C" w14:textId="77777777" w:rsidR="00CF79E7" w:rsidRDefault="00CF79E7" w:rsidP="00CF79E7">
      <w:pPr>
        <w:rPr>
          <w:lang w:val="en-GB"/>
        </w:rPr>
      </w:pPr>
      <w:r>
        <w:t>c) After that, t</w:t>
      </w:r>
      <w:r>
        <w:rPr>
          <w:lang w:val="en-GB"/>
        </w:rPr>
        <w:t xml:space="preserve">he process of slice partition contains two steps. </w:t>
      </w:r>
    </w:p>
    <w:p w14:paraId="0B0E6452" w14:textId="77777777" w:rsidR="00CF79E7" w:rsidRDefault="00CF79E7" w:rsidP="00CF79E7">
      <w:pPr>
        <w:ind w:firstLineChars="50" w:firstLine="120"/>
        <w:rPr>
          <w:rFonts w:eastAsiaTheme="minorEastAsia"/>
          <w:lang w:val="en-GB" w:eastAsia="ko-KR"/>
        </w:rPr>
      </w:pPr>
      <w:r>
        <w:rPr>
          <w:lang w:val="en-GB"/>
        </w:rPr>
        <w:t xml:space="preserve">First, do the preliminary slice partition with slice partition schemes in TMC13. Second, based on two parameters </w:t>
      </w:r>
      <w:r w:rsidRPr="002D4CB8">
        <w:rPr>
          <w:rFonts w:eastAsiaTheme="minorEastAsia"/>
          <w:i/>
          <w:lang w:val="en-GB" w:eastAsia="ko-KR"/>
        </w:rPr>
        <w:t>MaxPointNum</w:t>
      </w:r>
      <w:r w:rsidRPr="002D4CB8">
        <w:rPr>
          <w:rFonts w:eastAsiaTheme="minorEastAsia"/>
          <w:lang w:val="en-GB" w:eastAsia="ko-KR"/>
        </w:rPr>
        <w:t xml:space="preserve"> and </w:t>
      </w:r>
      <w:r w:rsidRPr="002D4CB8">
        <w:rPr>
          <w:rFonts w:eastAsiaTheme="minorEastAsia"/>
          <w:i/>
          <w:lang w:val="en-GB" w:eastAsia="ko-KR"/>
        </w:rPr>
        <w:t>MinPointNum</w:t>
      </w:r>
      <w:r>
        <w:rPr>
          <w:lang w:val="en-GB"/>
        </w:rPr>
        <w:t xml:space="preserve">, do further </w:t>
      </w:r>
      <w:r>
        <w:t>merging and splitting operations on slices after first step, which try to get slices with suitable number of points. The modification on partition and quantization order could ensure the point number of each slice to meet the requirement.</w:t>
      </w:r>
    </w:p>
    <w:p w14:paraId="422B4281" w14:textId="77777777" w:rsidR="00CF79E7" w:rsidRPr="002B71DC" w:rsidRDefault="00CF79E7" w:rsidP="00CF79E7">
      <w:pPr>
        <w:rPr>
          <w:lang w:val="en-GB"/>
        </w:rPr>
      </w:pPr>
    </w:p>
    <w:p w14:paraId="10A328DB" w14:textId="77777777" w:rsidR="00CF79E7" w:rsidRDefault="00CF79E7" w:rsidP="00CF79E7">
      <w:pPr>
        <w:keepNext/>
        <w:jc w:val="center"/>
      </w:pPr>
      <w:r w:rsidRPr="00722965">
        <w:rPr>
          <w:noProof/>
          <w:lang w:eastAsia="ja-JP"/>
        </w:rPr>
        <w:lastRenderedPageBreak/>
        <w:drawing>
          <wp:inline distT="0" distB="0" distL="0" distR="0" wp14:anchorId="34788AAE" wp14:editId="0F6CF401">
            <wp:extent cx="1755548" cy="2918238"/>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06"/>
                    <a:srcRect b="3535"/>
                    <a:stretch/>
                  </pic:blipFill>
                  <pic:spPr>
                    <a:xfrm>
                      <a:off x="0" y="0"/>
                      <a:ext cx="1760658" cy="2926733"/>
                    </a:xfrm>
                    <a:prstGeom prst="rect">
                      <a:avLst/>
                    </a:prstGeom>
                  </pic:spPr>
                </pic:pic>
              </a:graphicData>
            </a:graphic>
          </wp:inline>
        </w:drawing>
      </w:r>
    </w:p>
    <w:p w14:paraId="5E6312CD" w14:textId="4D62CBF5" w:rsidR="00CF79E7" w:rsidRPr="00B12D47" w:rsidRDefault="00CF79E7" w:rsidP="00CF79E7">
      <w:pPr>
        <w:pStyle w:val="ae"/>
        <w:jc w:val="center"/>
        <w:rPr>
          <w:lang w:val="en-GB"/>
        </w:rPr>
      </w:pPr>
      <w:bookmarkStart w:id="90" w:name="_Ref17911619"/>
      <w:r>
        <w:t xml:space="preserve">Figure </w:t>
      </w:r>
      <w:r w:rsidR="002653DB">
        <w:fldChar w:fldCharType="begin"/>
      </w:r>
      <w:r w:rsidR="002653DB">
        <w:instrText xml:space="preserve"> SEQ Figure \* ARABIC </w:instrText>
      </w:r>
      <w:r w:rsidR="002653DB">
        <w:fldChar w:fldCharType="separate"/>
      </w:r>
      <w:r w:rsidR="005D3CE6">
        <w:rPr>
          <w:noProof/>
        </w:rPr>
        <w:t>87</w:t>
      </w:r>
      <w:r w:rsidR="002653DB">
        <w:rPr>
          <w:noProof/>
        </w:rPr>
        <w:fldChar w:fldCharType="end"/>
      </w:r>
      <w:bookmarkEnd w:id="90"/>
      <w:r>
        <w:t xml:space="preserve"> Slice Partition process</w:t>
      </w:r>
    </w:p>
    <w:p w14:paraId="19D539FC" w14:textId="77777777"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Pr>
          <w:rFonts w:eastAsiaTheme="minor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91" w:name="OLE_LINK1"/>
      <w:bookmarkStart w:id="92"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91"/>
      <w:bookmarkEnd w:id="92"/>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623743C7"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049D3" w:rsidRPr="004823EF">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CF79E7">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CF79E7">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lastRenderedPageBreak/>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5" type="#_x0000_t75" style="width:317.4pt;height:106.9pt" o:ole="">
            <v:imagedata r:id="rId107" o:title=""/>
          </v:shape>
          <o:OLEObject Type="Embed" ProgID="Visio.Drawing.15" ShapeID="_x0000_i1025" DrawAspect="Content" ObjectID="_1648063587" r:id="rId108"/>
        </w:object>
      </w:r>
    </w:p>
    <w:p w14:paraId="22F44736" w14:textId="7D3017F5" w:rsidR="0058559A" w:rsidRPr="004823EF" w:rsidRDefault="007D0385" w:rsidP="004823EF">
      <w:pPr>
        <w:pStyle w:val="ae"/>
        <w:jc w:val="center"/>
        <w:rPr>
          <w:lang w:eastAsia="ja-JP"/>
        </w:rPr>
      </w:pPr>
      <w:bookmarkStart w:id="93" w:name="_Ref536775306"/>
      <w:r w:rsidRPr="004823EF">
        <w:t xml:space="preserve">Figure </w:t>
      </w:r>
      <w:r w:rsidR="002653DB">
        <w:fldChar w:fldCharType="begin"/>
      </w:r>
      <w:r w:rsidR="002653DB">
        <w:instrText xml:space="preserve"> SEQ Figure \* ARABIC </w:instrText>
      </w:r>
      <w:r w:rsidR="002653DB">
        <w:fldChar w:fldCharType="separate"/>
      </w:r>
      <w:r w:rsidR="005D3CE6">
        <w:rPr>
          <w:noProof/>
        </w:rPr>
        <w:t>88</w:t>
      </w:r>
      <w:r w:rsidR="002653DB">
        <w:rPr>
          <w:noProof/>
        </w:rPr>
        <w:fldChar w:fldCharType="end"/>
      </w:r>
      <w:bookmarkEnd w:id="93"/>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9141D12" w:rsidR="00CF79E7" w:rsidRDefault="00CA68D7" w:rsidP="00594CBB">
      <w:pPr>
        <w:pStyle w:val="ae"/>
        <w:jc w:val="center"/>
      </w:pPr>
      <w:r>
        <w:t xml:space="preserve">Figure </w:t>
      </w:r>
      <w:r w:rsidR="002653DB">
        <w:fldChar w:fldCharType="begin"/>
      </w:r>
      <w:r w:rsidR="002653DB">
        <w:instrText xml:space="preserve"> SEQ Figure \* ARABIC </w:instrText>
      </w:r>
      <w:r w:rsidR="002653DB">
        <w:fldChar w:fldCharType="separate"/>
      </w:r>
      <w:r w:rsidR="005D3CE6">
        <w:rPr>
          <w:noProof/>
        </w:rPr>
        <w:t>89</w:t>
      </w:r>
      <w:r w:rsidR="002653DB">
        <w:rPr>
          <w:noProof/>
        </w:rPr>
        <w:fldChar w:fldCharType="end"/>
      </w:r>
      <w:r>
        <w:t>: Partition interval when using trisoup</w:t>
      </w:r>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6" type="#_x0000_t75" style="width:279.6pt;height:138.6pt" o:ole="">
            <v:imagedata r:id="rId110" o:title=""/>
          </v:shape>
          <o:OLEObject Type="Embed" ProgID="Visio.Drawing.15" ShapeID="_x0000_i1026" DrawAspect="Content" ObjectID="_1648063588" r:id="rId111"/>
        </w:object>
      </w:r>
    </w:p>
    <w:p w14:paraId="6D6A9F9D" w14:textId="53AC1A2C" w:rsidR="0058559A" w:rsidRDefault="007D0385" w:rsidP="004823EF">
      <w:pPr>
        <w:pStyle w:val="ae"/>
        <w:jc w:val="center"/>
        <w:rPr>
          <w:lang w:eastAsia="ja-JP"/>
        </w:rPr>
      </w:pPr>
      <w:bookmarkStart w:id="94" w:name="_Ref536775326"/>
      <w:r w:rsidRPr="004823EF">
        <w:t xml:space="preserve">Figure </w:t>
      </w:r>
      <w:r w:rsidR="002653DB">
        <w:fldChar w:fldCharType="begin"/>
      </w:r>
      <w:r w:rsidR="002653DB">
        <w:instrText xml:space="preserve"> SEQ Figure \* ARABIC </w:instrText>
      </w:r>
      <w:r w:rsidR="002653DB">
        <w:fldChar w:fldCharType="separate"/>
      </w:r>
      <w:r w:rsidR="005D3CE6">
        <w:rPr>
          <w:noProof/>
        </w:rPr>
        <w:t>90</w:t>
      </w:r>
      <w:r w:rsidR="002653DB">
        <w:rPr>
          <w:noProof/>
        </w:rPr>
        <w:fldChar w:fldCharType="end"/>
      </w:r>
      <w:bookmarkEnd w:id="94"/>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lastRenderedPageBreak/>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6621A978"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0E1832">
        <w:t xml:space="preserve">Figure </w:t>
      </w:r>
      <w:r w:rsidR="000E1832">
        <w:rPr>
          <w:noProof/>
        </w:rPr>
        <w:t>91</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2DA9763E" w:rsidR="00837610" w:rsidRDefault="002623C8" w:rsidP="009156E8">
      <w:pPr>
        <w:pStyle w:val="ae"/>
        <w:jc w:val="center"/>
        <w:rPr>
          <w:rFonts w:eastAsiaTheme="minorEastAsia"/>
          <w:lang w:eastAsia="ko-KR"/>
        </w:rPr>
      </w:pPr>
      <w:bookmarkStart w:id="95" w:name="_Ref37002327"/>
      <w:r>
        <w:t xml:space="preserve">Figure </w:t>
      </w:r>
      <w:r w:rsidR="002653DB">
        <w:fldChar w:fldCharType="begin"/>
      </w:r>
      <w:r w:rsidR="002653DB">
        <w:instrText xml:space="preserve"> SEQ Figure \* ARABIC </w:instrText>
      </w:r>
      <w:r w:rsidR="002653DB">
        <w:fldChar w:fldCharType="separate"/>
      </w:r>
      <w:r w:rsidR="005D3CE6">
        <w:rPr>
          <w:noProof/>
        </w:rPr>
        <w:t>91</w:t>
      </w:r>
      <w:r w:rsidR="002653DB">
        <w:rPr>
          <w:noProof/>
        </w:rPr>
        <w:fldChar w:fldCharType="end"/>
      </w:r>
      <w:bookmarkEnd w:id="95"/>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lastRenderedPageBreak/>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6FEE698B"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0E1832">
        <w:t xml:space="preserve">Figure </w:t>
      </w:r>
      <w:r w:rsidR="000E1832">
        <w:rPr>
          <w:noProof/>
        </w:rPr>
        <w:t>92</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0E1832">
        <w:t xml:space="preserve">Figure </w:t>
      </w:r>
      <w:r w:rsidR="000E1832">
        <w:rPr>
          <w:noProof/>
        </w:rPr>
        <w:t>93</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38C417E4" w:rsidR="00837610" w:rsidRDefault="002623C8" w:rsidP="009156E8">
      <w:pPr>
        <w:pStyle w:val="ae"/>
        <w:jc w:val="center"/>
        <w:rPr>
          <w:rFonts w:eastAsiaTheme="minorEastAsia"/>
          <w:lang w:eastAsia="ko-KR"/>
        </w:rPr>
      </w:pPr>
      <w:bookmarkStart w:id="96" w:name="_Ref37002354"/>
      <w:r>
        <w:t xml:space="preserve">Figure </w:t>
      </w:r>
      <w:r w:rsidR="002653DB">
        <w:fldChar w:fldCharType="begin"/>
      </w:r>
      <w:r w:rsidR="002653DB">
        <w:instrText xml:space="preserve"> SEQ Figure \* ARABIC </w:instrText>
      </w:r>
      <w:r w:rsidR="002653DB">
        <w:fldChar w:fldCharType="separate"/>
      </w:r>
      <w:r w:rsidR="005D3CE6">
        <w:rPr>
          <w:noProof/>
        </w:rPr>
        <w:t>92</w:t>
      </w:r>
      <w:r w:rsidR="002653DB">
        <w:rPr>
          <w:noProof/>
        </w:rPr>
        <w:fldChar w:fldCharType="end"/>
      </w:r>
      <w:bookmarkEnd w:id="96"/>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27B067F0" w:rsidR="00837610" w:rsidRPr="00ED479C" w:rsidRDefault="002623C8" w:rsidP="009156E8">
      <w:pPr>
        <w:pStyle w:val="ae"/>
        <w:jc w:val="center"/>
        <w:rPr>
          <w:lang w:eastAsia="ja-JP"/>
        </w:rPr>
      </w:pPr>
      <w:bookmarkStart w:id="97" w:name="_Ref37002381"/>
      <w:r>
        <w:t xml:space="preserve">Figure </w:t>
      </w:r>
      <w:r w:rsidR="002653DB">
        <w:fldChar w:fldCharType="begin"/>
      </w:r>
      <w:r w:rsidR="002653DB">
        <w:instrText xml:space="preserve"> SEQ Figure \* ARABIC </w:instrText>
      </w:r>
      <w:r w:rsidR="002653DB">
        <w:fldChar w:fldCharType="separate"/>
      </w:r>
      <w:r w:rsidR="005D3CE6">
        <w:rPr>
          <w:noProof/>
        </w:rPr>
        <w:t>93</w:t>
      </w:r>
      <w:r w:rsidR="002653DB">
        <w:rPr>
          <w:noProof/>
        </w:rPr>
        <w:fldChar w:fldCharType="end"/>
      </w:r>
      <w:bookmarkEnd w:id="97"/>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77777777" w:rsidR="00CA68D7" w:rsidRDefault="00CA68D7" w:rsidP="00CF79E7">
      <w:pPr>
        <w:rPr>
          <w:lang w:eastAsia="ja-JP"/>
        </w:rPr>
      </w:pPr>
    </w:p>
    <w:p w14:paraId="05B79ADE" w14:textId="64DAC62A" w:rsidR="0024509B" w:rsidRPr="004823EF" w:rsidRDefault="0024509B" w:rsidP="0024509B">
      <w:pPr>
        <w:pStyle w:val="3"/>
        <w:ind w:left="720"/>
        <w:rPr>
          <w:rFonts w:eastAsiaTheme="minorEastAsia"/>
          <w:lang w:val="en-GB"/>
        </w:rPr>
      </w:pPr>
      <w:bookmarkStart w:id="98" w:name="_Ref3905358"/>
      <w:r>
        <w:rPr>
          <w:rFonts w:eastAsiaTheme="minorEastAsia"/>
        </w:rPr>
        <w:t>Header reduction by quantize minimum position using gsh_box_log2_scale</w:t>
      </w:r>
      <w:bookmarkEnd w:id="98"/>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FE796D">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4941A181" w:rsidR="0024509B" w:rsidRPr="00B84C3E" w:rsidRDefault="0024509B" w:rsidP="005B5FBE">
      <w:pPr>
        <w:pStyle w:val="ae"/>
        <w:jc w:val="center"/>
        <w:rPr>
          <w:lang w:eastAsia="ja-JP"/>
        </w:rPr>
      </w:pPr>
      <w:r>
        <w:t xml:space="preserve">Figure </w:t>
      </w:r>
      <w:r w:rsidR="002653DB">
        <w:fldChar w:fldCharType="begin"/>
      </w:r>
      <w:r w:rsidR="002653DB">
        <w:instrText xml:space="preserve"> SEQ Figure \* ARABIC </w:instrText>
      </w:r>
      <w:r w:rsidR="002653DB">
        <w:fldChar w:fldCharType="separate"/>
      </w:r>
      <w:r w:rsidR="005D3CE6">
        <w:rPr>
          <w:noProof/>
        </w:rPr>
        <w:t>94</w:t>
      </w:r>
      <w:r w:rsidR="002653DB">
        <w:rPr>
          <w:noProof/>
        </w:rPr>
        <w:fldChar w:fldCharType="end"/>
      </w:r>
      <w:r>
        <w:t xml:space="preserve">: </w:t>
      </w:r>
      <w:r w:rsidR="00B84C3E" w:rsidRPr="00B84C3E">
        <w:t>Header reduction by quantize position and scaling</w:t>
      </w:r>
    </w:p>
    <w:p w14:paraId="5011A3BC" w14:textId="281B4FE0"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613E0183"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0E1832">
        <w:t xml:space="preserve">Figure </w:t>
      </w:r>
      <w:r w:rsidR="000E1832">
        <w:rPr>
          <w:noProof/>
        </w:rPr>
        <w:t>95</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lastRenderedPageBreak/>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3C1F1F4F" w:rsidR="00306FA6" w:rsidRDefault="00306FA6" w:rsidP="009156E8">
      <w:pPr>
        <w:pStyle w:val="ae"/>
        <w:jc w:val="center"/>
      </w:pPr>
      <w:bookmarkStart w:id="99" w:name="_Ref37027872"/>
      <w:r>
        <w:t xml:space="preserve">Figure </w:t>
      </w:r>
      <w:r w:rsidR="002653DB">
        <w:fldChar w:fldCharType="begin"/>
      </w:r>
      <w:r w:rsidR="002653DB">
        <w:instrText xml:space="preserve"> SEQ Figure \* ARABIC </w:instrText>
      </w:r>
      <w:r w:rsidR="002653DB">
        <w:fldChar w:fldCharType="separate"/>
      </w:r>
      <w:r w:rsidR="005D3CE6">
        <w:rPr>
          <w:noProof/>
        </w:rPr>
        <w:t>95</w:t>
      </w:r>
      <w:r w:rsidR="002653DB">
        <w:rPr>
          <w:noProof/>
        </w:rPr>
        <w:fldChar w:fldCharType="end"/>
      </w:r>
      <w:bookmarkEnd w:id="99"/>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00" w:name="_Hlk29290327"/>
      <w:r w:rsidRPr="00861BA1">
        <w:rPr>
          <w:rFonts w:eastAsia="Malgun Gothic"/>
          <w:lang w:val="en-CA" w:eastAsia="ja-JP"/>
        </w:rPr>
        <w:t xml:space="preserve">lut0SymbolsUntilUpdate </w:t>
      </w:r>
      <w:bookmarkEnd w:id="100"/>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01" w:name="_Hlk29290528"/>
      <w:r w:rsidRPr="00861BA1">
        <w:rPr>
          <w:rFonts w:eastAsia="Malgun Gothic"/>
          <w:lang w:eastAsia="ja-JP"/>
        </w:rPr>
        <w:t xml:space="preserve">ctxLut0Index </w:t>
      </w:r>
      <w:bookmarkEnd w:id="101"/>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the history values for planar coding mode need to be stored in memory. For the remaining octree partition depths that </w:t>
      </w:r>
      <w:r>
        <w:lastRenderedPageBreak/>
        <w:t>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0CE234A"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0E1832">
        <w:t xml:space="preserve">Figure </w:t>
      </w:r>
      <w:r w:rsidR="000E1832">
        <w:rPr>
          <w:noProof/>
        </w:rPr>
        <w:t>96</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7702FC98" w:rsidR="004F37F1" w:rsidRDefault="00306FA6" w:rsidP="009156E8">
      <w:pPr>
        <w:pStyle w:val="ae"/>
        <w:jc w:val="center"/>
        <w:rPr>
          <w:lang w:eastAsia="ja-JP"/>
        </w:rPr>
      </w:pPr>
      <w:bookmarkStart w:id="102" w:name="_Ref37027962"/>
      <w:r>
        <w:t xml:space="preserve">Figure </w:t>
      </w:r>
      <w:r w:rsidR="002653DB">
        <w:fldChar w:fldCharType="begin"/>
      </w:r>
      <w:r w:rsidR="002653DB">
        <w:instrText xml:space="preserve"> SEQ Figure \* ARABIC </w:instrText>
      </w:r>
      <w:r w:rsidR="002653DB">
        <w:fldChar w:fldCharType="separate"/>
      </w:r>
      <w:r w:rsidR="005D3CE6">
        <w:rPr>
          <w:noProof/>
        </w:rPr>
        <w:t>96</w:t>
      </w:r>
      <w:r w:rsidR="002653DB">
        <w:rPr>
          <w:noProof/>
        </w:rPr>
        <w:fldChar w:fldCharType="end"/>
      </w:r>
      <w:bookmarkEnd w:id="102"/>
      <w:r w:rsidR="004F37F1">
        <w:t>: Illustration of geometry octree bitstream and bitstream offsets of each octree partition depth.</w:t>
      </w:r>
    </w:p>
    <w:p w14:paraId="104E3C0C" w14:textId="15AA1879"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t>[46]</w:t>
      </w:r>
      <w:r>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6D596C19"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A828CE">
        <w:t xml:space="preserve">Figure </w:t>
      </w:r>
      <w:r w:rsidR="00A828CE">
        <w:rPr>
          <w:noProof/>
        </w:rPr>
        <w:t>64</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75DDB5D1" w:rsidR="00040209" w:rsidRDefault="006A5EA7">
      <w:pPr>
        <w:pStyle w:val="ae"/>
        <w:jc w:val="center"/>
      </w:pPr>
      <w:bookmarkStart w:id="103" w:name="_Ref17997033"/>
      <w:r>
        <w:t xml:space="preserve">Figure </w:t>
      </w:r>
      <w:r w:rsidR="002653DB">
        <w:fldChar w:fldCharType="begin"/>
      </w:r>
      <w:r w:rsidR="002653DB">
        <w:instrText xml:space="preserve"> SEQ Figure \* ARABIC </w:instrText>
      </w:r>
      <w:r w:rsidR="002653DB">
        <w:fldChar w:fldCharType="separate"/>
      </w:r>
      <w:r w:rsidR="005D3CE6">
        <w:rPr>
          <w:noProof/>
        </w:rPr>
        <w:t>97</w:t>
      </w:r>
      <w:r w:rsidR="002653DB">
        <w:rPr>
          <w:noProof/>
        </w:rPr>
        <w:fldChar w:fldCharType="end"/>
      </w:r>
      <w:bookmarkEnd w:id="103"/>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lastRenderedPageBreak/>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77777777" w:rsidR="00040209" w:rsidRPr="006A5EA7" w:rsidRDefault="00040209" w:rsidP="00040209">
      <w:pPr>
        <w:contextualSpacing/>
        <w:rPr>
          <w:lang w:eastAsia="ja-JP"/>
        </w:rPr>
      </w:pPr>
    </w:p>
    <w:p w14:paraId="0FE7409B" w14:textId="41BACA04"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r>
        <w:rPr>
          <w:rFonts w:eastAsiaTheme="minorEastAsia" w:hint="eastAsia"/>
        </w:rPr>
        <w:t>Octree harmonized LoD construction</w:t>
      </w:r>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27FAE55C"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0E1832">
        <w:t xml:space="preserve">Figure </w:t>
      </w:r>
      <w:r w:rsidR="000E1832">
        <w:rPr>
          <w:noProof/>
        </w:rPr>
        <w:t>98</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0E1832">
        <w:t xml:space="preserve">Figure </w:t>
      </w:r>
      <w:r w:rsidR="000E1832">
        <w:rPr>
          <w:noProof/>
        </w:rPr>
        <w:t>99</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5F3DB337" w:rsidR="00040209" w:rsidRDefault="006A5EA7">
      <w:pPr>
        <w:pStyle w:val="ae"/>
        <w:jc w:val="center"/>
      </w:pPr>
      <w:bookmarkStart w:id="104" w:name="_Ref17997131"/>
      <w:r>
        <w:t xml:space="preserve">Figure </w:t>
      </w:r>
      <w:r w:rsidR="002653DB">
        <w:fldChar w:fldCharType="begin"/>
      </w:r>
      <w:r w:rsidR="002653DB">
        <w:instrText xml:space="preserve"> SEQ Figure \* ARABIC </w:instrText>
      </w:r>
      <w:r w:rsidR="002653DB">
        <w:fldChar w:fldCharType="separate"/>
      </w:r>
      <w:r w:rsidR="005D3CE6">
        <w:rPr>
          <w:noProof/>
        </w:rPr>
        <w:t>98</w:t>
      </w:r>
      <w:r w:rsidR="002653DB">
        <w:rPr>
          <w:noProof/>
        </w:rPr>
        <w:fldChar w:fldCharType="end"/>
      </w:r>
      <w:bookmarkEnd w:id="104"/>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lastRenderedPageBreak/>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5D11390B" w:rsidR="00040209" w:rsidRDefault="006A5EA7">
      <w:pPr>
        <w:pStyle w:val="ae"/>
        <w:jc w:val="center"/>
      </w:pPr>
      <w:bookmarkStart w:id="105" w:name="_Ref17997145"/>
      <w:r>
        <w:t xml:space="preserve">Figure </w:t>
      </w:r>
      <w:r w:rsidR="002653DB">
        <w:fldChar w:fldCharType="begin"/>
      </w:r>
      <w:r w:rsidR="002653DB">
        <w:instrText xml:space="preserve"> SEQ Figure \* ARABIC </w:instrText>
      </w:r>
      <w:r w:rsidR="002653DB">
        <w:fldChar w:fldCharType="separate"/>
      </w:r>
      <w:r w:rsidR="005D3CE6">
        <w:rPr>
          <w:noProof/>
        </w:rPr>
        <w:t>99</w:t>
      </w:r>
      <w:r w:rsidR="002653DB">
        <w:rPr>
          <w:noProof/>
        </w:rPr>
        <w:fldChar w:fldCharType="end"/>
      </w:r>
      <w:bookmarkEnd w:id="105"/>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77777777" w:rsidR="00040209" w:rsidRPr="00522387" w:rsidRDefault="00040209" w:rsidP="00040209">
      <w:pPr>
        <w:rPr>
          <w:lang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28C6EBAC" w:rsidR="00703673" w:rsidRDefault="005B1FFA" w:rsidP="007D3B89">
      <w:pPr>
        <w:pStyle w:val="4"/>
        <w:rPr>
          <w:lang w:eastAsia="ja-JP"/>
        </w:rPr>
      </w:pPr>
      <w:r>
        <w:rPr>
          <w:rFonts w:hint="eastAsia"/>
          <w:lang w:eastAsia="ja-JP"/>
        </w:rPr>
        <w:lastRenderedPageBreak/>
        <w:t>Reference structure modification</w:t>
      </w:r>
      <w:r w:rsidR="004C5E45">
        <w:rPr>
          <w:lang w:eastAsia="ja-JP"/>
        </w:rPr>
        <w:t xml:space="preserve"> </w:t>
      </w:r>
      <w:r w:rsidR="004C5E45">
        <w:rPr>
          <w:lang w:eastAsia="ja-JP"/>
        </w:rPr>
        <w:fldChar w:fldCharType="begin"/>
      </w:r>
      <w:r w:rsidR="004C5E45">
        <w:rPr>
          <w:lang w:eastAsia="ja-JP"/>
        </w:rPr>
        <w:instrText xml:space="preserve"> REF _Ref27061568 \n \h </w:instrText>
      </w:r>
      <w:r w:rsidR="004C5E45">
        <w:rPr>
          <w:lang w:eastAsia="ja-JP"/>
        </w:rPr>
      </w:r>
      <w:r w:rsidR="004C5E45">
        <w:rPr>
          <w:lang w:eastAsia="ja-JP"/>
        </w:rPr>
        <w:fldChar w:fldCharType="separate"/>
      </w:r>
      <w:r w:rsidR="004C5E45">
        <w:rPr>
          <w:lang w:eastAsia="ja-JP"/>
        </w:rPr>
        <w:t>[55]</w:t>
      </w:r>
      <w:r w:rsidR="004C5E45">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D25760">
        <w:rPr>
          <w:lang w:eastAsia="ja-JP"/>
        </w:rPr>
        <w:t>[67]</w:t>
      </w:r>
      <w:r w:rsidR="00D25760">
        <w:rPr>
          <w:lang w:eastAsia="ja-JP"/>
        </w:rPr>
        <w:fldChar w:fldCharType="end"/>
      </w:r>
    </w:p>
    <w:p w14:paraId="33E9526C" w14:textId="68F98F7D"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0E1832">
        <w:t xml:space="preserve">Figure </w:t>
      </w:r>
      <w:r w:rsidR="000E1832">
        <w:rPr>
          <w:noProof/>
        </w:rPr>
        <w:t>100</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9028CBF" w:rsidR="00703673" w:rsidRDefault="005B1FFA" w:rsidP="007D3B89">
      <w:pPr>
        <w:pStyle w:val="ae"/>
        <w:jc w:val="center"/>
      </w:pPr>
      <w:bookmarkStart w:id="106" w:name="_Ref27061169"/>
      <w:r>
        <w:t xml:space="preserve">Figure </w:t>
      </w:r>
      <w:r w:rsidR="002653DB">
        <w:fldChar w:fldCharType="begin"/>
      </w:r>
      <w:r w:rsidR="002653DB">
        <w:instrText xml:space="preserve"> SEQ Figure \* ARABIC </w:instrText>
      </w:r>
      <w:r w:rsidR="002653DB">
        <w:fldChar w:fldCharType="separate"/>
      </w:r>
      <w:r w:rsidR="005D3CE6">
        <w:rPr>
          <w:noProof/>
        </w:rPr>
        <w:t>100</w:t>
      </w:r>
      <w:r w:rsidR="002653DB">
        <w:rPr>
          <w:noProof/>
        </w:rPr>
        <w:fldChar w:fldCharType="end"/>
      </w:r>
      <w:bookmarkEnd w:id="106"/>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47A99890"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0E1832">
        <w:t xml:space="preserve">Figure </w:t>
      </w:r>
      <w:r w:rsidR="000E1832">
        <w:rPr>
          <w:noProof/>
        </w:rPr>
        <w:t>100</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2C3060D2" w:rsidR="003D416E" w:rsidRDefault="00264B17" w:rsidP="003D416E">
      <w:pPr>
        <w:pStyle w:val="4"/>
        <w:rPr>
          <w:lang w:eastAsia="ja-JP"/>
        </w:rPr>
      </w:pPr>
      <w:r>
        <w:rPr>
          <w:lang w:eastAsia="ja-JP"/>
        </w:rPr>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Pr>
          <w:lang w:eastAsia="ja-JP"/>
        </w:rPr>
        <w:t>[65]</w:t>
      </w:r>
      <w:r>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4D1AADA2"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0E1832">
        <w:t xml:space="preserve">Figure </w:t>
      </w:r>
      <w:r w:rsidR="000E1832">
        <w:rPr>
          <w:noProof/>
        </w:rPr>
        <w:t>101</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160000" cy="975752"/>
                    </a:xfrm>
                    <a:prstGeom prst="rect">
                      <a:avLst/>
                    </a:prstGeom>
                  </pic:spPr>
                </pic:pic>
              </a:graphicData>
            </a:graphic>
          </wp:inline>
        </w:drawing>
      </w:r>
    </w:p>
    <w:p w14:paraId="1A44DDB0" w14:textId="154507A4" w:rsidR="00D63AAD" w:rsidRPr="009156E8" w:rsidRDefault="00264B17" w:rsidP="009156E8">
      <w:pPr>
        <w:pStyle w:val="ae"/>
        <w:jc w:val="center"/>
        <w:rPr>
          <w:rFonts w:eastAsiaTheme="minorEastAsia"/>
          <w:lang w:eastAsia="ko-KR"/>
        </w:rPr>
      </w:pPr>
      <w:bookmarkStart w:id="107" w:name="_Ref36718779"/>
      <w:r>
        <w:t xml:space="preserve">Figure </w:t>
      </w:r>
      <w:r w:rsidR="002653DB">
        <w:fldChar w:fldCharType="begin"/>
      </w:r>
      <w:r w:rsidR="002653DB">
        <w:instrText xml:space="preserve"> SEQ Figure \* ARABIC </w:instrText>
      </w:r>
      <w:r w:rsidR="002653DB">
        <w:fldChar w:fldCharType="separate"/>
      </w:r>
      <w:r w:rsidR="005D3CE6">
        <w:rPr>
          <w:noProof/>
        </w:rPr>
        <w:t>101</w:t>
      </w:r>
      <w:r w:rsidR="002653DB">
        <w:rPr>
          <w:noProof/>
        </w:rPr>
        <w:fldChar w:fldCharType="end"/>
      </w:r>
      <w:bookmarkEnd w:id="107"/>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212DD8EB"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t xml:space="preserve">Figure </w:t>
      </w:r>
      <w:r>
        <w:rPr>
          <w:noProof/>
        </w:rPr>
        <w:t>102</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lastRenderedPageBreak/>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880000" cy="1542055"/>
                    </a:xfrm>
                    <a:prstGeom prst="rect">
                      <a:avLst/>
                    </a:prstGeom>
                  </pic:spPr>
                </pic:pic>
              </a:graphicData>
            </a:graphic>
          </wp:inline>
        </w:drawing>
      </w:r>
    </w:p>
    <w:p w14:paraId="3237A107" w14:textId="1BBD85BB" w:rsidR="00D63AAD" w:rsidRPr="009156E8" w:rsidRDefault="00264B17" w:rsidP="009156E8">
      <w:pPr>
        <w:pStyle w:val="ae"/>
        <w:jc w:val="center"/>
      </w:pPr>
      <w:bookmarkStart w:id="108" w:name="_Ref36718895"/>
      <w:r>
        <w:t xml:space="preserve">Figure </w:t>
      </w:r>
      <w:r w:rsidR="002653DB">
        <w:fldChar w:fldCharType="begin"/>
      </w:r>
      <w:r w:rsidR="002653DB">
        <w:instrText xml:space="preserve"> SEQ Figure \* ARABIC </w:instrText>
      </w:r>
      <w:r w:rsidR="002653DB">
        <w:fldChar w:fldCharType="separate"/>
      </w:r>
      <w:r w:rsidR="005D3CE6">
        <w:rPr>
          <w:noProof/>
        </w:rPr>
        <w:t>102</w:t>
      </w:r>
      <w:r w:rsidR="002653DB">
        <w:rPr>
          <w:noProof/>
        </w:rPr>
        <w:fldChar w:fldCharType="end"/>
      </w:r>
      <w:bookmarkEnd w:id="108"/>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0F3D73DB" w14:textId="77777777" w:rsidR="003D416E" w:rsidRPr="009156E8" w:rsidRDefault="003D416E" w:rsidP="00703673">
      <w:pPr>
        <w:rPr>
          <w:lang w:val="en"/>
        </w:rPr>
      </w:pPr>
    </w:p>
    <w:p w14:paraId="2FE35AE1" w14:textId="5EDD7A61"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049D3" w:rsidRPr="004823EF">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504EB105"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5D3CE6">
        <w:rPr>
          <w:noProof/>
        </w:rPr>
        <w:t>103</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Frame index can also be encoded as an attribute. A new attribute is 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51E9635D" w:rsidR="00E576BC" w:rsidRDefault="00003E07" w:rsidP="007D3B89">
      <w:pPr>
        <w:pStyle w:val="3"/>
        <w:ind w:left="720"/>
        <w:rPr>
          <w:color w:val="212121"/>
          <w:shd w:val="clear" w:color="auto" w:fill="FFFFFF"/>
        </w:rPr>
      </w:pPr>
      <w:r w:rsidRPr="007D3B89">
        <w:rPr>
          <w:rFonts w:eastAsiaTheme="minorEastAsia"/>
          <w:lang w:val="en-GB"/>
        </w:rPr>
        <w:lastRenderedPageBreak/>
        <w:t>Neighbour</w:t>
      </w:r>
      <w:r>
        <w:rPr>
          <w:rFonts w:hint="eastAsia"/>
          <w:color w:val="212121"/>
          <w:shd w:val="clear" w:color="auto" w:fill="FFFFFF"/>
        </w:rPr>
        <w:t xml:space="preserve"> </w:t>
      </w:r>
      <w:r>
        <w:rPr>
          <w:color w:val="212121"/>
          <w:shd w:val="clear" w:color="auto" w:fill="FFFFFF"/>
        </w:rPr>
        <w:t xml:space="preserve">point search sharing function </w:t>
      </w:r>
      <w:r>
        <w:rPr>
          <w:color w:val="212121"/>
          <w:shd w:val="clear" w:color="auto" w:fill="FFFFFF"/>
        </w:rPr>
        <w:fldChar w:fldCharType="begin"/>
      </w:r>
      <w:r>
        <w:rPr>
          <w:color w:val="212121"/>
          <w:shd w:val="clear" w:color="auto" w:fill="FFFFFF"/>
        </w:rPr>
        <w:instrText xml:space="preserve"> REF _Ref27131614 \n \h </w:instrText>
      </w:r>
      <w:r>
        <w:rPr>
          <w:color w:val="212121"/>
          <w:shd w:val="clear" w:color="auto" w:fill="FFFFFF"/>
        </w:rPr>
      </w:r>
      <w:r>
        <w:rPr>
          <w:color w:val="212121"/>
          <w:shd w:val="clear" w:color="auto" w:fill="FFFFFF"/>
        </w:rPr>
        <w:fldChar w:fldCharType="separate"/>
      </w:r>
      <w:r>
        <w:rPr>
          <w:color w:val="212121"/>
          <w:shd w:val="clear" w:color="auto" w:fill="FFFFFF"/>
        </w:rPr>
        <w:t>[59]</w:t>
      </w:r>
      <w:r>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320000" cy="3191397"/>
                    </a:xfrm>
                    <a:prstGeom prst="rect">
                      <a:avLst/>
                    </a:prstGeom>
                  </pic:spPr>
                </pic:pic>
              </a:graphicData>
            </a:graphic>
          </wp:inline>
        </w:drawing>
      </w:r>
    </w:p>
    <w:p w14:paraId="789DFF50" w14:textId="75E9DC16" w:rsidR="00003E07" w:rsidRPr="007D3B89" w:rsidRDefault="00003E07" w:rsidP="007D3B89">
      <w:pPr>
        <w:pStyle w:val="ae"/>
        <w:jc w:val="center"/>
        <w:rPr>
          <w:rFonts w:eastAsiaTheme="minorEastAsia"/>
          <w:lang w:val="en" w:eastAsia="ko-KR"/>
        </w:rPr>
      </w:pPr>
      <w:r>
        <w:t xml:space="preserve">Figure </w:t>
      </w:r>
      <w:r w:rsidR="002653DB">
        <w:fldChar w:fldCharType="begin"/>
      </w:r>
      <w:r w:rsidR="002653DB">
        <w:instrText xml:space="preserve"> SEQ Figure \* ARABIC </w:instrText>
      </w:r>
      <w:r w:rsidR="002653DB">
        <w:fldChar w:fldCharType="separate"/>
      </w:r>
      <w:r w:rsidR="005D3CE6">
        <w:rPr>
          <w:noProof/>
        </w:rPr>
        <w:t>104</w:t>
      </w:r>
      <w:r w:rsidR="002653DB">
        <w:rPr>
          <w:noProof/>
        </w:rPr>
        <w:fldChar w:fldCharType="end"/>
      </w:r>
      <w:r>
        <w:t xml:space="preserve">: flow of neighbour point search sharing for </w:t>
      </w:r>
      <w:r>
        <w:rPr>
          <w:rFonts w:eastAsiaTheme="minorEastAsia"/>
          <w:lang w:val="de-AT" w:eastAsia="ko-KR"/>
        </w:rPr>
        <w:t>the attribute encoding</w:t>
      </w:r>
    </w:p>
    <w:p w14:paraId="39AF75F4" w14:textId="77777777" w:rsidR="00003E07" w:rsidRPr="007D3B89" w:rsidRDefault="00003E07">
      <w:pPr>
        <w:rPr>
          <w:lang w:val="de-AT" w:eastAsia="ja-JP"/>
        </w:rPr>
      </w:pP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09" w:name="_Ref170619"/>
      <w:bookmarkEnd w:id="71"/>
      <w:r w:rsidRPr="00397DCA">
        <w:rPr>
          <w:rFonts w:ascii="Times New Roman" w:hAnsi="Times New Roman"/>
          <w:lang w:val="en-CA"/>
        </w:rPr>
        <w:t>References</w:t>
      </w:r>
      <w:bookmarkEnd w:id="109"/>
    </w:p>
    <w:p w14:paraId="1E2B9649" w14:textId="4DB3561D" w:rsidR="00875CD0" w:rsidRPr="00397DCA" w:rsidRDefault="00875CD0" w:rsidP="00807349">
      <w:pPr>
        <w:numPr>
          <w:ilvl w:val="0"/>
          <w:numId w:val="2"/>
        </w:numPr>
        <w:jc w:val="left"/>
        <w:rPr>
          <w:rFonts w:eastAsia="Gulim"/>
          <w:lang w:val="en-CA" w:eastAsia="ko-KR"/>
        </w:rPr>
      </w:pPr>
      <w:bookmarkStart w:id="110" w:name="_Ref504260324"/>
      <w:bookmarkStart w:id="111" w:name="_Ref502847135"/>
      <w:r w:rsidRPr="00397DCA">
        <w:rPr>
          <w:rFonts w:eastAsia="Gulim"/>
          <w:lang w:val="en-CA" w:eastAsia="ko-KR"/>
        </w:rPr>
        <w:t xml:space="preserve">FastAC fast arithmetic coding algorithm, </w:t>
      </w:r>
      <w:hyperlink r:id="rId126" w:history="1">
        <w:r w:rsidRPr="00397DCA">
          <w:rPr>
            <w:rStyle w:val="af0"/>
            <w:rFonts w:eastAsia="Gulim"/>
            <w:lang w:val="en-CA" w:eastAsia="ko-KR"/>
          </w:rPr>
          <w:t>http://www.cipr.rpi.edu/research/SPIHT/</w:t>
        </w:r>
      </w:hyperlink>
      <w:bookmarkEnd w:id="110"/>
    </w:p>
    <w:p w14:paraId="22325198" w14:textId="12FA0F59" w:rsidR="00A1467E" w:rsidRPr="00397DCA" w:rsidRDefault="00A1467E" w:rsidP="00807349">
      <w:pPr>
        <w:numPr>
          <w:ilvl w:val="0"/>
          <w:numId w:val="2"/>
        </w:numPr>
        <w:jc w:val="left"/>
        <w:rPr>
          <w:lang w:val="en-CA"/>
        </w:rPr>
      </w:pPr>
      <w:bookmarkStart w:id="112"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11"/>
      <w:bookmarkEnd w:id="112"/>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13" w:name="_Ref504260636"/>
      <w:r w:rsidRPr="00397DCA">
        <w:rPr>
          <w:rStyle w:val="af0"/>
          <w:rFonts w:eastAsia="Gulim"/>
          <w:lang w:val="en-CA" w:eastAsia="ko-KR"/>
        </w:rPr>
        <w:t>https://cmake.org</w:t>
      </w:r>
      <w:bookmarkEnd w:id="113"/>
    </w:p>
    <w:p w14:paraId="2CBCC393" w14:textId="2C0FA1AD" w:rsidR="00A1467E" w:rsidRPr="00397DCA" w:rsidRDefault="002653DB" w:rsidP="00807349">
      <w:pPr>
        <w:numPr>
          <w:ilvl w:val="0"/>
          <w:numId w:val="2"/>
        </w:numPr>
        <w:jc w:val="left"/>
        <w:rPr>
          <w:rStyle w:val="af0"/>
          <w:rFonts w:eastAsia="Gulim"/>
          <w:color w:val="auto"/>
          <w:u w:val="none"/>
          <w:lang w:val="en-CA" w:eastAsia="ko-KR"/>
        </w:rPr>
      </w:pPr>
      <w:hyperlink r:id="rId127" w:history="1">
        <w:bookmarkStart w:id="114" w:name="_Ref504260394"/>
        <w:r w:rsidR="00A1467E" w:rsidRPr="00397DCA">
          <w:rPr>
            <w:rStyle w:val="af0"/>
            <w:rFonts w:eastAsia="Gulim"/>
            <w:lang w:val="en-CA" w:eastAsia="ko-KR"/>
          </w:rPr>
          <w:t>https://www.threadingbuildingblocks.org</w:t>
        </w:r>
        <w:bookmarkEnd w:id="114"/>
      </w:hyperlink>
    </w:p>
    <w:p w14:paraId="718CFF92" w14:textId="77777777" w:rsidR="00B65414" w:rsidRPr="00397DCA" w:rsidRDefault="00B65414" w:rsidP="00807349">
      <w:pPr>
        <w:numPr>
          <w:ilvl w:val="0"/>
          <w:numId w:val="2"/>
        </w:numPr>
        <w:jc w:val="left"/>
        <w:rPr>
          <w:rFonts w:eastAsia="Gulim"/>
          <w:lang w:val="en-CA" w:eastAsia="ko-KR"/>
        </w:rPr>
      </w:pPr>
      <w:bookmarkStart w:id="115" w:name="_Ref495593210"/>
      <w:bookmarkStart w:id="116" w:name="_Ref503641227"/>
      <w:bookmarkStart w:id="117" w:name="_Ref479690079"/>
      <w:r w:rsidRPr="00397DCA">
        <w:rPr>
          <w:rFonts w:eastAsia="Gulim"/>
          <w:lang w:val="en-CA" w:eastAsia="ko-KR"/>
        </w:rPr>
        <w:t>Queiroz and Chou, “Compression of 3D Point Clouds Using a Region-Adaptive Hierarchical Transform,” IEEE Trans. Image Processing, Aug. 2016.</w:t>
      </w:r>
      <w:bookmarkEnd w:id="115"/>
      <w:bookmarkEnd w:id="116"/>
    </w:p>
    <w:p w14:paraId="49358750" w14:textId="77777777" w:rsidR="00B65414" w:rsidRPr="00397DCA" w:rsidRDefault="00B65414" w:rsidP="00807349">
      <w:pPr>
        <w:numPr>
          <w:ilvl w:val="0"/>
          <w:numId w:val="2"/>
        </w:numPr>
        <w:jc w:val="left"/>
        <w:rPr>
          <w:rFonts w:eastAsia="Gulim"/>
          <w:lang w:val="en-CA" w:eastAsia="ko-KR"/>
        </w:rPr>
      </w:pPr>
      <w:bookmarkStart w:id="118" w:name="_Ref495593213"/>
      <w:r w:rsidRPr="00397DCA">
        <w:rPr>
          <w:rFonts w:eastAsia="Gulim"/>
          <w:lang w:val="en-CA" w:eastAsia="ko-KR"/>
        </w:rPr>
        <w:t>Chou and Queiroz, "Transform Coder for Point Cloud Attributes," ISO/IEC JTC1/SC29/WG11 input document m38674, Geneva, May 2016.</w:t>
      </w:r>
      <w:bookmarkEnd w:id="118"/>
    </w:p>
    <w:p w14:paraId="519D1D88" w14:textId="738BB100" w:rsidR="002A0CCB" w:rsidRPr="00397DCA" w:rsidRDefault="002A0CCB" w:rsidP="00807349">
      <w:pPr>
        <w:numPr>
          <w:ilvl w:val="0"/>
          <w:numId w:val="2"/>
        </w:numPr>
        <w:jc w:val="left"/>
        <w:rPr>
          <w:rFonts w:eastAsia="Gulim"/>
          <w:lang w:val="en-CA" w:eastAsia="ko-KR"/>
        </w:rPr>
      </w:pPr>
      <w:bookmarkStart w:id="119"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19"/>
    </w:p>
    <w:p w14:paraId="1A220486" w14:textId="7333F993" w:rsidR="00F66867" w:rsidRPr="00397DCA" w:rsidRDefault="00F66867" w:rsidP="00807349">
      <w:pPr>
        <w:numPr>
          <w:ilvl w:val="0"/>
          <w:numId w:val="2"/>
        </w:numPr>
        <w:jc w:val="left"/>
        <w:rPr>
          <w:rFonts w:eastAsia="Gulim"/>
          <w:lang w:val="en-CA" w:eastAsia="ko-KR"/>
        </w:rPr>
      </w:pPr>
      <w:bookmarkStart w:id="120" w:name="_Ref530992499"/>
      <w:r w:rsidRPr="00397DCA">
        <w:rPr>
          <w:rFonts w:eastAsia="Gulim"/>
          <w:lang w:val="en-CA" w:eastAsia="ko-KR"/>
        </w:rPr>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20"/>
    </w:p>
    <w:p w14:paraId="625F89C1" w14:textId="7B11D7D9" w:rsidR="008B2E36" w:rsidRPr="00397DCA" w:rsidRDefault="008B2E36" w:rsidP="00807349">
      <w:pPr>
        <w:numPr>
          <w:ilvl w:val="0"/>
          <w:numId w:val="2"/>
        </w:numPr>
        <w:jc w:val="left"/>
        <w:rPr>
          <w:rFonts w:eastAsia="Gulim"/>
          <w:lang w:val="en-CA" w:eastAsia="ko-KR"/>
        </w:rPr>
      </w:pPr>
      <w:bookmarkStart w:id="121"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21"/>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2"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22"/>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3"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23"/>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lastRenderedPageBreak/>
        <w:t xml:space="preserve"> </w:t>
      </w:r>
      <w:bookmarkStart w:id="124"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24"/>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5"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25"/>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6"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26"/>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7" w:name="_Ref531005641"/>
      <w:r w:rsidRPr="00397DCA">
        <w:rPr>
          <w:rFonts w:eastAsia="Gulim" w:hint="eastAsia"/>
          <w:lang w:val="en-CA" w:eastAsia="ko-KR"/>
        </w:rPr>
        <w:t>“</w:t>
      </w:r>
      <w:r w:rsidRPr="00397DCA">
        <w:rPr>
          <w:rFonts w:eastAsia="Gulim"/>
          <w:lang w:val="en-CA" w:eastAsia="ko-KR"/>
        </w:rPr>
        <w:t>Dirac Specification version 2.2.3,” BBC, Sep. 2008.</w:t>
      </w:r>
      <w:bookmarkEnd w:id="127"/>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8" w:name="_Ref531005779"/>
      <w:r w:rsidRPr="00397DCA">
        <w:rPr>
          <w:rFonts w:eastAsia="Gulim"/>
          <w:lang w:val="en-CA" w:eastAsia="ko-KR"/>
        </w:rPr>
        <w:t>“VC-2 Video Compression,” ST 2042-1, SMPTE, Nov. 2009.</w:t>
      </w:r>
      <w:bookmarkEnd w:id="128"/>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29"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29"/>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30"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30"/>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31"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31"/>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32"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32"/>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33"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33"/>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34"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34"/>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35"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35"/>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136"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136"/>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137"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137"/>
    </w:p>
    <w:p w14:paraId="16C5A4EF" w14:textId="1FDBCAF7" w:rsidR="00862464" w:rsidRDefault="00862464" w:rsidP="00862464">
      <w:pPr>
        <w:numPr>
          <w:ilvl w:val="0"/>
          <w:numId w:val="2"/>
        </w:numPr>
        <w:jc w:val="left"/>
        <w:rPr>
          <w:rFonts w:eastAsia="Gulim"/>
          <w:lang w:val="en-CA" w:eastAsia="ko-KR"/>
        </w:rPr>
      </w:pPr>
      <w:bookmarkStart w:id="138"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138"/>
    </w:p>
    <w:p w14:paraId="4E062F03" w14:textId="10ECA380" w:rsidR="00FB605F" w:rsidRPr="005B5FBE" w:rsidRDefault="00FB605F" w:rsidP="00FB605F">
      <w:pPr>
        <w:numPr>
          <w:ilvl w:val="0"/>
          <w:numId w:val="2"/>
        </w:numPr>
        <w:jc w:val="left"/>
        <w:rPr>
          <w:rFonts w:eastAsia="Gulim"/>
          <w:lang w:val="en-CA" w:eastAsia="ko-KR"/>
        </w:rPr>
      </w:pPr>
      <w:bookmarkStart w:id="139"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139"/>
    </w:p>
    <w:p w14:paraId="61492F4D" w14:textId="669DF363" w:rsidR="00FE796D" w:rsidRPr="005B5FBE" w:rsidRDefault="00FE796D" w:rsidP="00FE796D">
      <w:pPr>
        <w:numPr>
          <w:ilvl w:val="0"/>
          <w:numId w:val="2"/>
        </w:numPr>
        <w:jc w:val="left"/>
        <w:rPr>
          <w:rFonts w:eastAsia="Gulim"/>
          <w:lang w:val="en-CA" w:eastAsia="ko-KR"/>
        </w:rPr>
      </w:pPr>
      <w:bookmarkStart w:id="140"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40"/>
    </w:p>
    <w:p w14:paraId="548F1A18" w14:textId="68993C48" w:rsidR="008233F5" w:rsidRPr="005B5FBE" w:rsidRDefault="008233F5" w:rsidP="008233F5">
      <w:pPr>
        <w:numPr>
          <w:ilvl w:val="0"/>
          <w:numId w:val="2"/>
        </w:numPr>
        <w:jc w:val="left"/>
        <w:rPr>
          <w:rFonts w:eastAsia="Gulim"/>
          <w:lang w:val="en-CA" w:eastAsia="ko-KR"/>
        </w:rPr>
      </w:pPr>
      <w:bookmarkStart w:id="141" w:name="_Ref9856078"/>
      <w:r w:rsidRPr="00A65634">
        <w:rPr>
          <w:lang w:eastAsia="ko-KR"/>
        </w:rPr>
        <w:t>Reference structure modification on attribute predicting transform in TMC13</w:t>
      </w:r>
      <w:r>
        <w:rPr>
          <w:lang w:eastAsia="ko-KR"/>
        </w:rPr>
        <w:t>, ISO/IEC JTC1/SC29 WG11 input document m46107, Marrakech, MA, January 2019</w:t>
      </w:r>
      <w:bookmarkEnd w:id="141"/>
    </w:p>
    <w:p w14:paraId="59AA9635" w14:textId="75601D5F" w:rsidR="00370AA5" w:rsidRDefault="00370AA5" w:rsidP="00370AA5">
      <w:pPr>
        <w:numPr>
          <w:ilvl w:val="0"/>
          <w:numId w:val="2"/>
        </w:numPr>
        <w:jc w:val="left"/>
        <w:rPr>
          <w:rFonts w:eastAsia="Gulim"/>
          <w:lang w:val="en-CA" w:eastAsia="ko-KR"/>
        </w:rPr>
      </w:pPr>
      <w:bookmarkStart w:id="142"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142"/>
    </w:p>
    <w:p w14:paraId="0353CAE3" w14:textId="7C05845E" w:rsidR="001A6A83" w:rsidRPr="005B5FBE" w:rsidRDefault="001A6A83" w:rsidP="001A6A83">
      <w:pPr>
        <w:numPr>
          <w:ilvl w:val="0"/>
          <w:numId w:val="2"/>
        </w:numPr>
        <w:jc w:val="left"/>
        <w:rPr>
          <w:rFonts w:eastAsia="Gulim"/>
          <w:lang w:val="en-CA" w:eastAsia="ko-KR"/>
        </w:rPr>
      </w:pPr>
      <w:bookmarkStart w:id="143"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143"/>
    </w:p>
    <w:p w14:paraId="7AB3FAEA" w14:textId="6A30073B" w:rsidR="008A5B6B" w:rsidRPr="005B5FBE" w:rsidRDefault="008A5B6B" w:rsidP="008A5B6B">
      <w:pPr>
        <w:numPr>
          <w:ilvl w:val="0"/>
          <w:numId w:val="2"/>
        </w:numPr>
        <w:jc w:val="left"/>
        <w:rPr>
          <w:rFonts w:eastAsia="Gulim"/>
          <w:lang w:val="en-CA" w:eastAsia="ko-KR"/>
        </w:rPr>
      </w:pPr>
      <w:r>
        <w:rPr>
          <w:rFonts w:eastAsiaTheme="minorEastAsia" w:hint="eastAsia"/>
          <w:lang w:val="en-CA" w:eastAsia="ja-JP"/>
        </w:rPr>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p>
    <w:p w14:paraId="4F9244BD" w14:textId="147C686F" w:rsidR="00DA526F" w:rsidRPr="005B5FBE" w:rsidRDefault="00DA526F" w:rsidP="00DA526F">
      <w:pPr>
        <w:numPr>
          <w:ilvl w:val="0"/>
          <w:numId w:val="2"/>
        </w:numPr>
        <w:jc w:val="left"/>
        <w:rPr>
          <w:rFonts w:eastAsia="Gulim"/>
          <w:lang w:val="en-CA" w:eastAsia="ko-KR"/>
        </w:rPr>
      </w:pPr>
      <w:bookmarkStart w:id="144"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44"/>
    </w:p>
    <w:p w14:paraId="2C456CCC" w14:textId="3D3CA49B" w:rsidR="00DA526F" w:rsidRPr="000D0FF9" w:rsidRDefault="00DA526F" w:rsidP="00DA526F">
      <w:pPr>
        <w:numPr>
          <w:ilvl w:val="0"/>
          <w:numId w:val="2"/>
        </w:numPr>
        <w:jc w:val="left"/>
        <w:rPr>
          <w:rFonts w:eastAsia="Gulim"/>
          <w:lang w:val="en-CA" w:eastAsia="ko-KR"/>
        </w:rPr>
      </w:pPr>
      <w:bookmarkStart w:id="145"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45"/>
    </w:p>
    <w:p w14:paraId="03BF2FB6" w14:textId="27F35197" w:rsidR="00DA526F" w:rsidRPr="005B5FBE" w:rsidRDefault="002A2020" w:rsidP="002A2020">
      <w:pPr>
        <w:numPr>
          <w:ilvl w:val="0"/>
          <w:numId w:val="2"/>
        </w:numPr>
        <w:jc w:val="left"/>
        <w:rPr>
          <w:rFonts w:eastAsia="Gulim"/>
          <w:lang w:val="en-CA" w:eastAsia="ko-KR"/>
        </w:rPr>
      </w:pPr>
      <w:bookmarkStart w:id="146" w:name="_Ref9861893"/>
      <w:r w:rsidRPr="002A2020">
        <w:rPr>
          <w:rFonts w:eastAsia="Gulim"/>
          <w:lang w:val="en-CA" w:eastAsia="ko-KR"/>
        </w:rPr>
        <w:t>[G-PCC] Attribute residual coding in TMC13</w:t>
      </w:r>
      <w:r>
        <w:rPr>
          <w:lang w:eastAsia="ko-KR"/>
        </w:rPr>
        <w:t>, ISO/IEC JTC1/SC29 WG11 input document m46108, Marrakech, MA, January 2019</w:t>
      </w:r>
      <w:bookmarkEnd w:id="146"/>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lastRenderedPageBreak/>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147"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147"/>
    </w:p>
    <w:p w14:paraId="280E067C" w14:textId="04B4AC2E" w:rsidR="009814A3" w:rsidRDefault="009814A3" w:rsidP="009814A3">
      <w:pPr>
        <w:numPr>
          <w:ilvl w:val="0"/>
          <w:numId w:val="2"/>
        </w:numPr>
        <w:jc w:val="left"/>
        <w:rPr>
          <w:rFonts w:eastAsia="Gulim"/>
          <w:lang w:val="en-CA" w:eastAsia="ko-KR"/>
        </w:rPr>
      </w:pPr>
      <w:bookmarkStart w:id="148"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148"/>
    </w:p>
    <w:p w14:paraId="0B146822" w14:textId="77777777" w:rsidR="00CF79E7" w:rsidRPr="00B12D47" w:rsidRDefault="009814A3" w:rsidP="00CF79E7">
      <w:pPr>
        <w:numPr>
          <w:ilvl w:val="0"/>
          <w:numId w:val="2"/>
        </w:numPr>
        <w:jc w:val="left"/>
        <w:rPr>
          <w:rFonts w:eastAsia="Gulim"/>
          <w:lang w:val="en-CA" w:eastAsia="ko-KR"/>
        </w:rPr>
      </w:pPr>
      <w:bookmarkStart w:id="149"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149"/>
    </w:p>
    <w:p w14:paraId="28EB970D" w14:textId="77777777" w:rsidR="00CF79E7" w:rsidRPr="008D2681" w:rsidRDefault="00CF79E7" w:rsidP="00CF79E7">
      <w:pPr>
        <w:numPr>
          <w:ilvl w:val="0"/>
          <w:numId w:val="2"/>
        </w:numPr>
        <w:jc w:val="left"/>
        <w:rPr>
          <w:rFonts w:eastAsia="Gulim"/>
          <w:lang w:val="en-CA" w:eastAsia="ko-KR"/>
        </w:rPr>
      </w:pPr>
      <w:bookmarkStart w:id="150"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50"/>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151"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151"/>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152"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152"/>
    </w:p>
    <w:p w14:paraId="391472EF" w14:textId="71911AEB" w:rsidR="00824E4D" w:rsidRDefault="00824E4D" w:rsidP="00824E4D">
      <w:pPr>
        <w:numPr>
          <w:ilvl w:val="0"/>
          <w:numId w:val="2"/>
        </w:numPr>
        <w:jc w:val="left"/>
        <w:rPr>
          <w:rFonts w:eastAsia="Gulim"/>
          <w:lang w:val="en-CA" w:eastAsia="ko-KR"/>
        </w:rPr>
      </w:pPr>
      <w:bookmarkStart w:id="153"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153"/>
    </w:p>
    <w:p w14:paraId="66C2A227" w14:textId="252C7F35" w:rsidR="006A5EA7" w:rsidRDefault="006A5EA7" w:rsidP="006A5EA7">
      <w:pPr>
        <w:numPr>
          <w:ilvl w:val="0"/>
          <w:numId w:val="2"/>
        </w:numPr>
        <w:jc w:val="left"/>
        <w:rPr>
          <w:rFonts w:eastAsia="Gulim"/>
          <w:lang w:val="en-CA" w:eastAsia="ko-KR"/>
        </w:rPr>
      </w:pPr>
      <w:bookmarkStart w:id="154"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154"/>
    </w:p>
    <w:p w14:paraId="3718C8DB" w14:textId="0BD17A5D" w:rsidR="00416396" w:rsidRDefault="00416396" w:rsidP="00416396">
      <w:pPr>
        <w:numPr>
          <w:ilvl w:val="0"/>
          <w:numId w:val="2"/>
        </w:numPr>
        <w:jc w:val="left"/>
        <w:rPr>
          <w:rFonts w:eastAsia="Gulim"/>
          <w:lang w:val="en-CA" w:eastAsia="ko-KR"/>
        </w:rPr>
      </w:pPr>
      <w:bookmarkStart w:id="155"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55"/>
    </w:p>
    <w:p w14:paraId="7E4FE72C" w14:textId="5708BA25" w:rsidR="00BF57C3" w:rsidRDefault="00BF57C3" w:rsidP="00BF57C3">
      <w:pPr>
        <w:numPr>
          <w:ilvl w:val="0"/>
          <w:numId w:val="2"/>
        </w:numPr>
        <w:jc w:val="left"/>
        <w:rPr>
          <w:rFonts w:eastAsia="Gulim"/>
          <w:lang w:val="en-CA" w:eastAsia="ko-KR"/>
        </w:rPr>
      </w:pPr>
      <w:bookmarkStart w:id="156"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56"/>
    </w:p>
    <w:p w14:paraId="73E82100" w14:textId="77777777" w:rsidR="00427778" w:rsidRDefault="00427778" w:rsidP="00427778">
      <w:pPr>
        <w:numPr>
          <w:ilvl w:val="0"/>
          <w:numId w:val="2"/>
        </w:numPr>
        <w:jc w:val="left"/>
        <w:rPr>
          <w:rFonts w:eastAsia="Gulim"/>
          <w:lang w:val="en-CA" w:eastAsia="ko-KR"/>
        </w:rPr>
      </w:pPr>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p>
    <w:p w14:paraId="2B46E72D" w14:textId="77777777" w:rsidR="00427778" w:rsidRDefault="00427778" w:rsidP="00427778">
      <w:pPr>
        <w:numPr>
          <w:ilvl w:val="0"/>
          <w:numId w:val="2"/>
        </w:numPr>
        <w:jc w:val="left"/>
        <w:rPr>
          <w:rFonts w:eastAsia="Gulim"/>
          <w:lang w:val="en-CA" w:eastAsia="ko-KR"/>
        </w:rPr>
      </w:pPr>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p>
    <w:p w14:paraId="0186EFFE" w14:textId="77777777" w:rsidR="00427778" w:rsidRDefault="00427778" w:rsidP="00427778">
      <w:pPr>
        <w:numPr>
          <w:ilvl w:val="0"/>
          <w:numId w:val="2"/>
        </w:numPr>
        <w:jc w:val="left"/>
        <w:rPr>
          <w:rFonts w:eastAsia="Gulim"/>
          <w:lang w:val="en-CA" w:eastAsia="ko-KR"/>
        </w:rPr>
      </w:pPr>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p>
    <w:p w14:paraId="30B18DC2" w14:textId="77777777" w:rsidR="00427778" w:rsidRDefault="00427778" w:rsidP="00427778">
      <w:pPr>
        <w:numPr>
          <w:ilvl w:val="0"/>
          <w:numId w:val="2"/>
        </w:numPr>
        <w:jc w:val="left"/>
        <w:rPr>
          <w:rFonts w:eastAsia="Gulim"/>
          <w:lang w:val="en-CA" w:eastAsia="ko-KR"/>
        </w:rPr>
      </w:pPr>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p>
    <w:p w14:paraId="269824F2" w14:textId="77777777" w:rsidR="00427778" w:rsidRDefault="00427778" w:rsidP="00427778">
      <w:pPr>
        <w:numPr>
          <w:ilvl w:val="0"/>
          <w:numId w:val="2"/>
        </w:numPr>
        <w:jc w:val="left"/>
        <w:rPr>
          <w:rFonts w:eastAsia="Gulim"/>
          <w:lang w:val="en-CA" w:eastAsia="ko-KR"/>
        </w:rPr>
      </w:pPr>
      <w:r>
        <w:rPr>
          <w:lang w:val="en-GB"/>
        </w:rPr>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p>
    <w:p w14:paraId="35CE123F" w14:textId="77777777" w:rsidR="00427778" w:rsidRDefault="00427778" w:rsidP="00427778">
      <w:pPr>
        <w:numPr>
          <w:ilvl w:val="0"/>
          <w:numId w:val="2"/>
        </w:numPr>
        <w:jc w:val="left"/>
        <w:rPr>
          <w:rFonts w:eastAsia="Gulim"/>
          <w:lang w:val="en-CA" w:eastAsia="ko-KR"/>
        </w:rPr>
      </w:pPr>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p>
    <w:p w14:paraId="04D9F1BD" w14:textId="6194F99B" w:rsidR="00427778" w:rsidRDefault="00427778" w:rsidP="00427778">
      <w:pPr>
        <w:numPr>
          <w:ilvl w:val="0"/>
          <w:numId w:val="2"/>
        </w:numPr>
        <w:jc w:val="left"/>
        <w:rPr>
          <w:rFonts w:eastAsia="Gulim"/>
          <w:lang w:val="en-CA" w:eastAsia="ko-KR"/>
        </w:rPr>
      </w:pPr>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p>
    <w:p w14:paraId="2B38A339" w14:textId="7C39595D" w:rsidR="00BD67EA" w:rsidRDefault="00BD67EA" w:rsidP="00BD67EA">
      <w:pPr>
        <w:numPr>
          <w:ilvl w:val="0"/>
          <w:numId w:val="2"/>
        </w:numPr>
        <w:jc w:val="left"/>
        <w:rPr>
          <w:rFonts w:eastAsia="Gulim"/>
          <w:lang w:val="en-CA" w:eastAsia="ko-KR"/>
        </w:rPr>
      </w:pPr>
      <w:bookmarkStart w:id="157"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57"/>
    </w:p>
    <w:p w14:paraId="727D223A" w14:textId="1EB15757" w:rsidR="00175B58" w:rsidRPr="00175B58" w:rsidRDefault="000C672E">
      <w:pPr>
        <w:numPr>
          <w:ilvl w:val="0"/>
          <w:numId w:val="2"/>
        </w:numPr>
        <w:jc w:val="left"/>
        <w:rPr>
          <w:rFonts w:eastAsia="Gulim"/>
          <w:lang w:val="en-CA" w:eastAsia="ko-KR"/>
        </w:rPr>
      </w:pPr>
      <w:bookmarkStart w:id="158" w:name="_Ref27176184"/>
      <w:r w:rsidRPr="000C672E">
        <w:rPr>
          <w:rFonts w:eastAsia="Gulim"/>
          <w:lang w:val="en-CA" w:eastAsia="ko-KR"/>
        </w:rPr>
        <w:lastRenderedPageBreak/>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158"/>
    </w:p>
    <w:p w14:paraId="1477DACD" w14:textId="21F62D28" w:rsidR="00C31CA7" w:rsidRPr="00175B58" w:rsidRDefault="00175B58" w:rsidP="00C31CA7">
      <w:pPr>
        <w:numPr>
          <w:ilvl w:val="0"/>
          <w:numId w:val="2"/>
        </w:numPr>
        <w:jc w:val="left"/>
        <w:rPr>
          <w:rFonts w:eastAsia="Gulim"/>
          <w:lang w:val="en-CA" w:eastAsia="ko-KR"/>
        </w:rPr>
      </w:pPr>
      <w:bookmarkStart w:id="159"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159"/>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160"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60"/>
    </w:p>
    <w:p w14:paraId="66AC13B6" w14:textId="286EA8A7" w:rsidR="00175B58" w:rsidRDefault="00D63AAD" w:rsidP="00D63AAD">
      <w:pPr>
        <w:numPr>
          <w:ilvl w:val="0"/>
          <w:numId w:val="2"/>
        </w:numPr>
        <w:jc w:val="left"/>
        <w:rPr>
          <w:rFonts w:eastAsia="Gulim"/>
          <w:lang w:val="en-CA" w:eastAsia="ko-KR"/>
        </w:rPr>
      </w:pPr>
      <w:bookmarkStart w:id="161"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161"/>
    </w:p>
    <w:p w14:paraId="33DCD8DF" w14:textId="4436F146" w:rsidR="0012686E" w:rsidRDefault="00265C38" w:rsidP="0012686E">
      <w:pPr>
        <w:numPr>
          <w:ilvl w:val="0"/>
          <w:numId w:val="2"/>
        </w:numPr>
        <w:jc w:val="left"/>
        <w:rPr>
          <w:rFonts w:eastAsia="Gulim"/>
          <w:lang w:val="en-CA" w:eastAsia="ko-KR"/>
        </w:rPr>
      </w:pPr>
      <w:bookmarkStart w:id="162"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162"/>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163"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163"/>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164"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64"/>
    </w:p>
    <w:p w14:paraId="3DD3E392" w14:textId="44F3D1CA" w:rsidR="00CB7439" w:rsidRDefault="00F22F95" w:rsidP="00F22F95">
      <w:pPr>
        <w:numPr>
          <w:ilvl w:val="0"/>
          <w:numId w:val="2"/>
        </w:numPr>
        <w:jc w:val="left"/>
        <w:rPr>
          <w:rFonts w:eastAsia="Gulim"/>
          <w:lang w:val="en-CA" w:eastAsia="ko-KR"/>
        </w:rPr>
      </w:pPr>
      <w:bookmarkStart w:id="165"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65"/>
    </w:p>
    <w:p w14:paraId="58C401CE" w14:textId="1E443A6D" w:rsidR="004F5163" w:rsidRDefault="004F5163" w:rsidP="004F5163">
      <w:pPr>
        <w:numPr>
          <w:ilvl w:val="0"/>
          <w:numId w:val="2"/>
        </w:numPr>
        <w:jc w:val="left"/>
        <w:rPr>
          <w:rFonts w:eastAsia="Gulim"/>
          <w:lang w:val="en-CA" w:eastAsia="ko-KR"/>
        </w:rPr>
      </w:pPr>
      <w:bookmarkStart w:id="166"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166"/>
    </w:p>
    <w:p w14:paraId="3A821DEC" w14:textId="04011C02" w:rsidR="00306FA6" w:rsidRDefault="00306FA6" w:rsidP="00306FA6">
      <w:pPr>
        <w:numPr>
          <w:ilvl w:val="0"/>
          <w:numId w:val="2"/>
        </w:numPr>
        <w:jc w:val="left"/>
        <w:rPr>
          <w:rFonts w:eastAsia="Gulim"/>
          <w:lang w:val="en-CA" w:eastAsia="ko-KR"/>
        </w:rPr>
      </w:pPr>
      <w:bookmarkStart w:id="167"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167"/>
    </w:p>
    <w:p w14:paraId="399C1B1F" w14:textId="6F8EEC39" w:rsidR="006A22F8" w:rsidRDefault="006A22F8" w:rsidP="006A22F8">
      <w:pPr>
        <w:numPr>
          <w:ilvl w:val="0"/>
          <w:numId w:val="2"/>
        </w:numPr>
        <w:jc w:val="left"/>
        <w:rPr>
          <w:rFonts w:eastAsia="Gulim"/>
          <w:lang w:val="en-CA" w:eastAsia="ko-KR"/>
        </w:rPr>
      </w:pPr>
      <w:bookmarkStart w:id="168"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68"/>
    </w:p>
    <w:p w14:paraId="4F7FEBFD" w14:textId="256DAA1B" w:rsidR="00447F12" w:rsidRPr="000C672E" w:rsidRDefault="00447F12" w:rsidP="00447F12">
      <w:pPr>
        <w:numPr>
          <w:ilvl w:val="0"/>
          <w:numId w:val="2"/>
        </w:numPr>
        <w:jc w:val="left"/>
        <w:rPr>
          <w:rFonts w:eastAsia="Gulim"/>
          <w:lang w:val="en-CA" w:eastAsia="ko-KR"/>
        </w:rPr>
      </w:pPr>
      <w:bookmarkStart w:id="169"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69"/>
    </w:p>
    <w:p w14:paraId="5909293D" w14:textId="2AC01CAD" w:rsidR="00447F12" w:rsidRDefault="005E39DF" w:rsidP="005E39DF">
      <w:pPr>
        <w:numPr>
          <w:ilvl w:val="0"/>
          <w:numId w:val="2"/>
        </w:numPr>
        <w:jc w:val="left"/>
        <w:rPr>
          <w:rFonts w:eastAsia="Gulim"/>
          <w:lang w:val="en-CA" w:eastAsia="ko-KR"/>
        </w:rPr>
      </w:pPr>
      <w:bookmarkStart w:id="170"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170"/>
    </w:p>
    <w:p w14:paraId="5372D93E" w14:textId="2C8E103E" w:rsidR="008B2E36" w:rsidRPr="00983270"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171" w:name="_Ref37032946"/>
    </w:p>
    <w:bookmarkEnd w:id="171"/>
    <w:p w14:paraId="3BC76AE7" w14:textId="77777777" w:rsidR="00427778" w:rsidRPr="00397DCA" w:rsidRDefault="00427778" w:rsidP="00EE48E2">
      <w:pPr>
        <w:ind w:left="400"/>
        <w:jc w:val="left"/>
        <w:rPr>
          <w:rFonts w:eastAsia="Gulim"/>
          <w:lang w:val="en-CA" w:eastAsia="ko-KR"/>
        </w:rPr>
      </w:pPr>
    </w:p>
    <w:bookmarkEnd w:id="117"/>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w:lastRenderedPageBreak/>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lastRenderedPageBreak/>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2653DB"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2653DB"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2653DB">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2653DB"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2653DB">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C4E44E" w14:textId="77777777" w:rsidR="002653DB" w:rsidRDefault="002653DB">
      <w:r>
        <w:separator/>
      </w:r>
    </w:p>
  </w:endnote>
  <w:endnote w:type="continuationSeparator" w:id="0">
    <w:p w14:paraId="54254D5B" w14:textId="77777777" w:rsidR="002653DB" w:rsidRDefault="002653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游明朝">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AF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334FA1" w14:textId="77777777" w:rsidR="002653DB" w:rsidRDefault="002653DB">
      <w:r>
        <w:separator/>
      </w:r>
    </w:p>
  </w:footnote>
  <w:footnote w:type="continuationSeparator" w:id="0">
    <w:p w14:paraId="3EB36786" w14:textId="77777777" w:rsidR="002653DB" w:rsidRDefault="002653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0"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26"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0"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4"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37"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38"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9"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40"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4"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1"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74135C78"/>
    <w:multiLevelType w:val="multilevel"/>
    <w:tmpl w:val="AFDE7040"/>
    <w:lvl w:ilvl="0">
      <w:start w:val="1"/>
      <w:numFmt w:val="decimal"/>
      <w:pStyle w:val="1"/>
      <w:lvlText w:val="%1"/>
      <w:lvlJc w:val="left"/>
      <w:pPr>
        <w:ind w:left="432" w:hanging="432"/>
      </w:pPr>
    </w:lvl>
    <w:lvl w:ilvl="1">
      <w:start w:val="1"/>
      <w:numFmt w:val="decimal"/>
      <w:pStyle w:val="2"/>
      <w:lvlText w:val="%1.%2"/>
      <w:lvlJc w:val="left"/>
      <w:pPr>
        <w:ind w:left="576" w:hanging="576"/>
      </w:pPr>
      <w:rPr>
        <w:i w:val="0"/>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6"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69"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70"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2"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6"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65"/>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4"/>
  </w:num>
  <w:num w:numId="4">
    <w:abstractNumId w:val="49"/>
  </w:num>
  <w:num w:numId="5">
    <w:abstractNumId w:val="12"/>
  </w:num>
  <w:num w:numId="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4"/>
  </w:num>
  <w:num w:numId="8">
    <w:abstractNumId w:val="1"/>
  </w:num>
  <w:num w:numId="9">
    <w:abstractNumId w:val="9"/>
  </w:num>
  <w:num w:numId="10">
    <w:abstractNumId w:val="40"/>
  </w:num>
  <w:num w:numId="11">
    <w:abstractNumId w:val="53"/>
  </w:num>
  <w:num w:numId="12">
    <w:abstractNumId w:val="11"/>
  </w:num>
  <w:num w:numId="13">
    <w:abstractNumId w:val="31"/>
  </w:num>
  <w:num w:numId="14">
    <w:abstractNumId w:val="13"/>
  </w:num>
  <w:num w:numId="15">
    <w:abstractNumId w:val="21"/>
  </w:num>
  <w:num w:numId="16">
    <w:abstractNumId w:val="70"/>
  </w:num>
  <w:num w:numId="17">
    <w:abstractNumId w:val="16"/>
  </w:num>
  <w:num w:numId="18">
    <w:abstractNumId w:val="45"/>
  </w:num>
  <w:num w:numId="19">
    <w:abstractNumId w:val="7"/>
  </w:num>
  <w:num w:numId="20">
    <w:abstractNumId w:val="20"/>
  </w:num>
  <w:num w:numId="21">
    <w:abstractNumId w:val="26"/>
  </w:num>
  <w:num w:numId="22">
    <w:abstractNumId w:val="6"/>
  </w:num>
  <w:num w:numId="23">
    <w:abstractNumId w:val="5"/>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num>
  <w:num w:numId="45">
    <w:abstractNumId w:val="67"/>
  </w:num>
  <w:num w:numId="46">
    <w:abstractNumId w:val="35"/>
  </w:num>
  <w:num w:numId="47">
    <w:abstractNumId w:val="36"/>
  </w:num>
  <w:num w:numId="48">
    <w:abstractNumId w:val="39"/>
  </w:num>
  <w:num w:numId="49">
    <w:abstractNumId w:val="75"/>
  </w:num>
  <w:num w:numId="50">
    <w:abstractNumId w:val="44"/>
  </w:num>
  <w:num w:numId="51">
    <w:abstractNumId w:val="65"/>
  </w:num>
  <w:num w:numId="52">
    <w:abstractNumId w:val="65"/>
  </w:num>
  <w:num w:numId="53">
    <w:abstractNumId w:val="65"/>
  </w:num>
  <w:num w:numId="54">
    <w:abstractNumId w:val="65"/>
  </w:num>
  <w:num w:numId="55">
    <w:abstractNumId w:val="65"/>
  </w:num>
  <w:num w:numId="56">
    <w:abstractNumId w:val="65"/>
  </w:num>
  <w:num w:numId="57">
    <w:abstractNumId w:val="65"/>
  </w:num>
  <w:num w:numId="58">
    <w:abstractNumId w:val="65"/>
  </w:num>
  <w:num w:numId="59">
    <w:abstractNumId w:val="65"/>
  </w:num>
  <w:num w:numId="60">
    <w:abstractNumId w:val="65"/>
  </w:num>
  <w:num w:numId="61">
    <w:abstractNumId w:val="65"/>
  </w:num>
  <w:num w:numId="62">
    <w:abstractNumId w:val="65"/>
  </w:num>
  <w:num w:numId="63">
    <w:abstractNumId w:val="68"/>
  </w:num>
  <w:num w:numId="64">
    <w:abstractNumId w:val="65"/>
  </w:num>
  <w:num w:numId="65">
    <w:abstractNumId w:val="65"/>
  </w:num>
  <w:num w:numId="66">
    <w:abstractNumId w:val="15"/>
  </w:num>
  <w:num w:numId="67">
    <w:abstractNumId w:val="65"/>
  </w:num>
  <w:num w:numId="68">
    <w:abstractNumId w:val="65"/>
  </w:num>
  <w:num w:numId="69">
    <w:abstractNumId w:val="69"/>
  </w:num>
  <w:num w:numId="70">
    <w:abstractNumId w:val="65"/>
  </w:num>
  <w:num w:numId="71">
    <w:abstractNumId w:val="65"/>
  </w:num>
  <w:num w:numId="72">
    <w:abstractNumId w:val="65"/>
  </w:num>
  <w:num w:numId="73">
    <w:abstractNumId w:val="65"/>
  </w:num>
  <w:num w:numId="74">
    <w:abstractNumId w:val="65"/>
  </w:num>
  <w:num w:numId="75">
    <w:abstractNumId w:val="65"/>
  </w:num>
  <w:num w:numId="76">
    <w:abstractNumId w:val="65"/>
  </w:num>
  <w:num w:numId="77">
    <w:abstractNumId w:val="65"/>
  </w:num>
  <w:num w:numId="78">
    <w:abstractNumId w:val="65"/>
  </w:num>
  <w:num w:numId="79">
    <w:abstractNumId w:val="65"/>
  </w:num>
  <w:num w:numId="80">
    <w:abstractNumId w:val="65"/>
  </w:num>
  <w:num w:numId="81">
    <w:abstractNumId w:val="65"/>
  </w:num>
  <w:num w:numId="82">
    <w:abstractNumId w:val="65"/>
  </w:num>
  <w:num w:numId="83">
    <w:abstractNumId w:val="65"/>
  </w:num>
  <w:num w:numId="84">
    <w:abstractNumId w:val="65"/>
  </w:num>
  <w:num w:numId="85">
    <w:abstractNumId w:val="65"/>
  </w:num>
  <w:num w:numId="86">
    <w:abstractNumId w:val="65"/>
  </w:num>
  <w:num w:numId="87">
    <w:abstractNumId w:val="65"/>
  </w:num>
  <w:num w:numId="88">
    <w:abstractNumId w:val="65"/>
  </w:num>
  <w:num w:numId="89">
    <w:abstractNumId w:val="65"/>
  </w:num>
  <w:num w:numId="90">
    <w:abstractNumId w:val="65"/>
  </w:num>
  <w:num w:numId="91">
    <w:abstractNumId w:val="65"/>
  </w:num>
  <w:num w:numId="92">
    <w:abstractNumId w:val="65"/>
  </w:num>
  <w:num w:numId="93">
    <w:abstractNumId w:val="65"/>
  </w:num>
  <w:num w:numId="94">
    <w:abstractNumId w:val="65"/>
  </w:num>
  <w:num w:numId="95">
    <w:abstractNumId w:val="65"/>
  </w:num>
  <w:num w:numId="96">
    <w:abstractNumId w:val="65"/>
  </w:num>
  <w:num w:numId="97">
    <w:abstractNumId w:val="65"/>
  </w:num>
  <w:num w:numId="98">
    <w:abstractNumId w:val="65"/>
  </w:num>
  <w:num w:numId="99">
    <w:abstractNumId w:val="65"/>
  </w:num>
  <w:num w:numId="100">
    <w:abstractNumId w:val="65"/>
  </w:num>
  <w:num w:numId="101">
    <w:abstractNumId w:val="65"/>
  </w:num>
  <w:num w:numId="102">
    <w:abstractNumId w:val="65"/>
  </w:num>
  <w:num w:numId="103">
    <w:abstractNumId w:val="65"/>
  </w:num>
  <w:num w:numId="104">
    <w:abstractNumId w:val="65"/>
  </w:num>
  <w:num w:numId="105">
    <w:abstractNumId w:val="65"/>
  </w:num>
  <w:num w:numId="106">
    <w:abstractNumId w:val="65"/>
  </w:num>
  <w:num w:numId="107">
    <w:abstractNumId w:val="65"/>
  </w:num>
  <w:num w:numId="108">
    <w:abstractNumId w:val="65"/>
  </w:num>
  <w:num w:numId="109">
    <w:abstractNumId w:val="65"/>
  </w:num>
  <w:num w:numId="110">
    <w:abstractNumId w:val="65"/>
  </w:num>
  <w:num w:numId="111">
    <w:abstractNumId w:val="65"/>
  </w:num>
  <w:num w:numId="112">
    <w:abstractNumId w:val="65"/>
  </w:num>
  <w:num w:numId="113">
    <w:abstractNumId w:val="65"/>
  </w:num>
  <w:num w:numId="114">
    <w:abstractNumId w:val="65"/>
  </w:num>
  <w:num w:numId="115">
    <w:abstractNumId w:val="65"/>
  </w:num>
  <w:num w:numId="116">
    <w:abstractNumId w:val="65"/>
  </w:num>
  <w:num w:numId="117">
    <w:abstractNumId w:val="65"/>
  </w:num>
  <w:num w:numId="118">
    <w:abstractNumId w:val="65"/>
  </w:num>
  <w:num w:numId="119">
    <w:abstractNumId w:val="65"/>
  </w:num>
  <w:num w:numId="120">
    <w:abstractNumId w:val="65"/>
  </w:num>
  <w:num w:numId="121">
    <w:abstractNumId w:val="65"/>
  </w:num>
  <w:num w:numId="122">
    <w:abstractNumId w:val="65"/>
  </w:num>
  <w:num w:numId="123">
    <w:abstractNumId w:val="65"/>
  </w:num>
  <w:num w:numId="124">
    <w:abstractNumId w:val="65"/>
  </w:num>
  <w:num w:numId="125">
    <w:abstractNumId w:val="65"/>
  </w:num>
  <w:num w:numId="126">
    <w:abstractNumId w:val="32"/>
  </w:num>
  <w:num w:numId="127">
    <w:abstractNumId w:val="3"/>
  </w:num>
  <w:num w:numId="128">
    <w:abstractNumId w:val="43"/>
  </w:num>
  <w:num w:numId="129">
    <w:abstractNumId w:val="63"/>
  </w:num>
  <w:num w:numId="130">
    <w:abstractNumId w:val="0"/>
  </w:num>
  <w:num w:numId="131">
    <w:abstractNumId w:val="24"/>
  </w:num>
  <w:num w:numId="132">
    <w:abstractNumId w:val="52"/>
  </w:num>
  <w:num w:numId="133">
    <w:abstractNumId w:val="65"/>
  </w:num>
  <w:num w:numId="134">
    <w:abstractNumId w:val="30"/>
  </w:num>
  <w:num w:numId="135">
    <w:abstractNumId w:val="65"/>
  </w:num>
  <w:num w:numId="136">
    <w:abstractNumId w:val="59"/>
  </w:num>
  <w:num w:numId="137">
    <w:abstractNumId w:val="72"/>
  </w:num>
  <w:num w:numId="138">
    <w:abstractNumId w:val="56"/>
  </w:num>
  <w:num w:numId="139">
    <w:abstractNumId w:val="62"/>
  </w:num>
  <w:num w:numId="140">
    <w:abstractNumId w:val="51"/>
  </w:num>
  <w:num w:numId="141">
    <w:abstractNumId w:val="29"/>
  </w:num>
  <w:num w:numId="142">
    <w:abstractNumId w:val="60"/>
  </w:num>
  <w:num w:numId="143">
    <w:abstractNumId w:val="76"/>
  </w:num>
  <w:num w:numId="144">
    <w:abstractNumId w:val="37"/>
  </w:num>
  <w:num w:numId="145">
    <w:abstractNumId w:val="25"/>
  </w:num>
  <w:num w:numId="146">
    <w:abstractNumId w:val="65"/>
  </w:num>
  <w:num w:numId="147">
    <w:abstractNumId w:val="65"/>
  </w:num>
  <w:num w:numId="148">
    <w:abstractNumId w:val="65"/>
  </w:num>
  <w:num w:numId="149">
    <w:abstractNumId w:val="65"/>
  </w:num>
  <w:num w:numId="150">
    <w:abstractNumId w:val="65"/>
  </w:num>
  <w:num w:numId="151">
    <w:abstractNumId w:val="65"/>
  </w:num>
  <w:num w:numId="152">
    <w:abstractNumId w:val="48"/>
  </w:num>
  <w:num w:numId="153">
    <w:abstractNumId w:val="65"/>
  </w:num>
  <w:num w:numId="154">
    <w:abstractNumId w:val="65"/>
  </w:num>
  <w:num w:numId="155">
    <w:abstractNumId w:val="71"/>
  </w:num>
  <w:num w:numId="156">
    <w:abstractNumId w:val="71"/>
    <w:lvlOverride w:ilvl="3">
      <w:lvl w:ilvl="3">
        <w:numFmt w:val="bullet"/>
        <w:lvlText w:val=""/>
        <w:lvlJc w:val="left"/>
        <w:pPr>
          <w:tabs>
            <w:tab w:val="num" w:pos="2880"/>
          </w:tabs>
          <w:ind w:left="2880" w:hanging="360"/>
        </w:pPr>
        <w:rPr>
          <w:rFonts w:ascii="Symbol" w:hAnsi="Symbol" w:hint="default"/>
          <w:sz w:val="20"/>
        </w:rPr>
      </w:lvl>
    </w:lvlOverride>
  </w:num>
  <w:num w:numId="157">
    <w:abstractNumId w:val="66"/>
  </w:num>
  <w:num w:numId="158">
    <w:abstractNumId w:val="2"/>
  </w:num>
  <w:num w:numId="159">
    <w:abstractNumId w:val="65"/>
  </w:num>
  <w:num w:numId="160">
    <w:abstractNumId w:val="65"/>
  </w:num>
  <w:num w:numId="161">
    <w:abstractNumId w:val="28"/>
  </w:num>
  <w:num w:numId="162">
    <w:abstractNumId w:val="33"/>
  </w:num>
  <w:num w:numId="163">
    <w:abstractNumId w:val="65"/>
  </w:num>
  <w:num w:numId="164">
    <w:abstractNumId w:val="65"/>
  </w:num>
  <w:num w:numId="165">
    <w:abstractNumId w:val="65"/>
  </w:num>
  <w:num w:numId="166">
    <w:abstractNumId w:val="65"/>
  </w:num>
  <w:num w:numId="167">
    <w:abstractNumId w:val="4"/>
  </w:num>
  <w:num w:numId="168">
    <w:abstractNumId w:val="19"/>
  </w:num>
  <w:num w:numId="169">
    <w:abstractNumId w:val="74"/>
  </w:num>
  <w:num w:numId="170">
    <w:abstractNumId w:val="65"/>
  </w:num>
  <w:num w:numId="171">
    <w:abstractNumId w:val="65"/>
  </w:num>
  <w:num w:numId="172">
    <w:abstractNumId w:val="65"/>
  </w:num>
  <w:num w:numId="173">
    <w:abstractNumId w:val="65"/>
  </w:num>
  <w:num w:numId="174">
    <w:abstractNumId w:val="61"/>
  </w:num>
  <w:num w:numId="175">
    <w:abstractNumId w:val="10"/>
  </w:num>
  <w:num w:numId="176">
    <w:abstractNumId w:val="65"/>
  </w:num>
  <w:num w:numId="177">
    <w:abstractNumId w:val="18"/>
  </w:num>
  <w:num w:numId="178">
    <w:abstractNumId w:val="65"/>
  </w:num>
  <w:num w:numId="179">
    <w:abstractNumId w:val="42"/>
  </w:num>
  <w:num w:numId="180">
    <w:abstractNumId w:val="65"/>
  </w:num>
  <w:num w:numId="181">
    <w:abstractNumId w:val="46"/>
  </w:num>
  <w:num w:numId="182">
    <w:abstractNumId w:val="27"/>
  </w:num>
  <w:num w:numId="183">
    <w:abstractNumId w:val="22"/>
  </w:num>
  <w:num w:numId="184">
    <w:abstractNumId w:val="65"/>
  </w:num>
  <w:num w:numId="185">
    <w:abstractNumId w:val="65"/>
  </w:num>
  <w:num w:numId="186">
    <w:abstractNumId w:val="65"/>
  </w:num>
  <w:num w:numId="187">
    <w:abstractNumId w:val="65"/>
  </w:num>
  <w:num w:numId="188">
    <w:abstractNumId w:val="65"/>
  </w:num>
  <w:num w:numId="189">
    <w:abstractNumId w:val="65"/>
  </w:num>
  <w:num w:numId="190">
    <w:abstractNumId w:val="65"/>
  </w:num>
  <w:num w:numId="191">
    <w:abstractNumId w:val="73"/>
  </w:num>
  <w:num w:numId="192">
    <w:abstractNumId w:val="17"/>
  </w:num>
  <w:num w:numId="193">
    <w:abstractNumId w:val="23"/>
  </w:num>
  <w:num w:numId="194">
    <w:abstractNumId w:val="50"/>
  </w:num>
  <w:num w:numId="195">
    <w:abstractNumId w:val="58"/>
  </w:num>
  <w:num w:numId="196">
    <w:abstractNumId w:val="65"/>
  </w:num>
  <w:num w:numId="197">
    <w:abstractNumId w:val="64"/>
  </w:num>
  <w:num w:numId="198">
    <w:abstractNumId w:val="65"/>
  </w:num>
  <w:num w:numId="199">
    <w:abstractNumId w:val="38"/>
  </w:num>
  <w:num w:numId="200">
    <w:abstractNumId w:val="65"/>
  </w:num>
  <w:num w:numId="201">
    <w:abstractNumId w:val="65"/>
  </w:num>
  <w:num w:numId="202">
    <w:abstractNumId w:val="65"/>
  </w:num>
  <w:num w:numId="203">
    <w:abstractNumId w:val="65"/>
  </w:num>
  <w:num w:numId="204">
    <w:abstractNumId w:val="57"/>
  </w:num>
  <w:num w:numId="205">
    <w:abstractNumId w:val="65"/>
  </w:num>
  <w:num w:numId="206">
    <w:abstractNumId w:val="65"/>
  </w:num>
  <w:num w:numId="207">
    <w:abstractNumId w:val="65"/>
  </w:num>
  <w:num w:numId="208">
    <w:abstractNumId w:val="65"/>
  </w:num>
  <w:num w:numId="209">
    <w:abstractNumId w:val="65"/>
  </w:num>
  <w:num w:numId="210">
    <w:abstractNumId w:val="14"/>
  </w:num>
  <w:num w:numId="211">
    <w:abstractNumId w:val="55"/>
  </w:num>
  <w:num w:numId="212">
    <w:abstractNumId w:val="47"/>
  </w:num>
  <w:num w:numId="213">
    <w:abstractNumId w:val="41"/>
  </w:num>
  <w:numIdMacAtCleanup w:val="2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40209"/>
    <w:rsid w:val="00040B3A"/>
    <w:rsid w:val="0004168A"/>
    <w:rsid w:val="00045324"/>
    <w:rsid w:val="00045CA4"/>
    <w:rsid w:val="0004602D"/>
    <w:rsid w:val="00052BFF"/>
    <w:rsid w:val="0005381B"/>
    <w:rsid w:val="000554BE"/>
    <w:rsid w:val="00055F1A"/>
    <w:rsid w:val="00060470"/>
    <w:rsid w:val="0006199D"/>
    <w:rsid w:val="000663EF"/>
    <w:rsid w:val="000669A4"/>
    <w:rsid w:val="00067F02"/>
    <w:rsid w:val="00070B28"/>
    <w:rsid w:val="00071B28"/>
    <w:rsid w:val="00072831"/>
    <w:rsid w:val="00074433"/>
    <w:rsid w:val="0007599E"/>
    <w:rsid w:val="000777A9"/>
    <w:rsid w:val="00077E99"/>
    <w:rsid w:val="00080CD2"/>
    <w:rsid w:val="00085201"/>
    <w:rsid w:val="0008622D"/>
    <w:rsid w:val="00086CD5"/>
    <w:rsid w:val="000877BC"/>
    <w:rsid w:val="00090F88"/>
    <w:rsid w:val="000978B9"/>
    <w:rsid w:val="000A1F2C"/>
    <w:rsid w:val="000A3AAE"/>
    <w:rsid w:val="000A3F6B"/>
    <w:rsid w:val="000A4141"/>
    <w:rsid w:val="000A4443"/>
    <w:rsid w:val="000A5AD9"/>
    <w:rsid w:val="000B058A"/>
    <w:rsid w:val="000B5712"/>
    <w:rsid w:val="000C03CC"/>
    <w:rsid w:val="000C10F7"/>
    <w:rsid w:val="000C3573"/>
    <w:rsid w:val="000C4B3D"/>
    <w:rsid w:val="000C5297"/>
    <w:rsid w:val="000C653B"/>
    <w:rsid w:val="000C672E"/>
    <w:rsid w:val="000C67F5"/>
    <w:rsid w:val="000C6E5C"/>
    <w:rsid w:val="000D24DC"/>
    <w:rsid w:val="000D33DD"/>
    <w:rsid w:val="000D38C9"/>
    <w:rsid w:val="000D5A9B"/>
    <w:rsid w:val="000D7615"/>
    <w:rsid w:val="000E1832"/>
    <w:rsid w:val="000F283D"/>
    <w:rsid w:val="000F6AB1"/>
    <w:rsid w:val="000F6ADC"/>
    <w:rsid w:val="000F724B"/>
    <w:rsid w:val="000F7938"/>
    <w:rsid w:val="00101046"/>
    <w:rsid w:val="00101638"/>
    <w:rsid w:val="001022C9"/>
    <w:rsid w:val="0010242C"/>
    <w:rsid w:val="00102A65"/>
    <w:rsid w:val="001039E0"/>
    <w:rsid w:val="0010707D"/>
    <w:rsid w:val="001110D7"/>
    <w:rsid w:val="00116CBF"/>
    <w:rsid w:val="001204A0"/>
    <w:rsid w:val="001204F2"/>
    <w:rsid w:val="00120F3D"/>
    <w:rsid w:val="00122EE6"/>
    <w:rsid w:val="00123D1C"/>
    <w:rsid w:val="0012686E"/>
    <w:rsid w:val="00132C44"/>
    <w:rsid w:val="00136B26"/>
    <w:rsid w:val="0014190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86381"/>
    <w:rsid w:val="00191D1D"/>
    <w:rsid w:val="00193ECE"/>
    <w:rsid w:val="001958CC"/>
    <w:rsid w:val="00196E9D"/>
    <w:rsid w:val="00197186"/>
    <w:rsid w:val="001A0151"/>
    <w:rsid w:val="001A0F86"/>
    <w:rsid w:val="001A34D4"/>
    <w:rsid w:val="001A43D7"/>
    <w:rsid w:val="001A47FA"/>
    <w:rsid w:val="001A4A46"/>
    <w:rsid w:val="001A61EB"/>
    <w:rsid w:val="001A6A83"/>
    <w:rsid w:val="001B504B"/>
    <w:rsid w:val="001C03E5"/>
    <w:rsid w:val="001C26DC"/>
    <w:rsid w:val="001C276A"/>
    <w:rsid w:val="001C3FAD"/>
    <w:rsid w:val="001C70C3"/>
    <w:rsid w:val="001C7E22"/>
    <w:rsid w:val="001D0ED5"/>
    <w:rsid w:val="001D1E39"/>
    <w:rsid w:val="001D1EA5"/>
    <w:rsid w:val="001D2AA6"/>
    <w:rsid w:val="001D2B56"/>
    <w:rsid w:val="001D3545"/>
    <w:rsid w:val="001D4B8F"/>
    <w:rsid w:val="001D50B1"/>
    <w:rsid w:val="001D6497"/>
    <w:rsid w:val="001D7B25"/>
    <w:rsid w:val="001E14C9"/>
    <w:rsid w:val="001E26B3"/>
    <w:rsid w:val="001F049A"/>
    <w:rsid w:val="001F2463"/>
    <w:rsid w:val="001F2B8C"/>
    <w:rsid w:val="001F379B"/>
    <w:rsid w:val="001F5F96"/>
    <w:rsid w:val="00201935"/>
    <w:rsid w:val="00202508"/>
    <w:rsid w:val="0020340B"/>
    <w:rsid w:val="002037D0"/>
    <w:rsid w:val="00203A81"/>
    <w:rsid w:val="002041F6"/>
    <w:rsid w:val="00207FA9"/>
    <w:rsid w:val="00211F38"/>
    <w:rsid w:val="0021280D"/>
    <w:rsid w:val="0021465C"/>
    <w:rsid w:val="00216910"/>
    <w:rsid w:val="00221AD7"/>
    <w:rsid w:val="00226777"/>
    <w:rsid w:val="002267D8"/>
    <w:rsid w:val="0022681B"/>
    <w:rsid w:val="00230279"/>
    <w:rsid w:val="00230E26"/>
    <w:rsid w:val="002324E3"/>
    <w:rsid w:val="00233901"/>
    <w:rsid w:val="00234659"/>
    <w:rsid w:val="00235689"/>
    <w:rsid w:val="002369DD"/>
    <w:rsid w:val="00237279"/>
    <w:rsid w:val="00237BBB"/>
    <w:rsid w:val="00241C75"/>
    <w:rsid w:val="002442A6"/>
    <w:rsid w:val="0024509B"/>
    <w:rsid w:val="0024587D"/>
    <w:rsid w:val="00247011"/>
    <w:rsid w:val="00251EC5"/>
    <w:rsid w:val="00253556"/>
    <w:rsid w:val="00254278"/>
    <w:rsid w:val="00254FA6"/>
    <w:rsid w:val="002575EC"/>
    <w:rsid w:val="0026016E"/>
    <w:rsid w:val="00260DD6"/>
    <w:rsid w:val="002623C8"/>
    <w:rsid w:val="0026373C"/>
    <w:rsid w:val="002640A8"/>
    <w:rsid w:val="002649D5"/>
    <w:rsid w:val="00264B17"/>
    <w:rsid w:val="002653DB"/>
    <w:rsid w:val="00265C38"/>
    <w:rsid w:val="00265DF5"/>
    <w:rsid w:val="00266F1A"/>
    <w:rsid w:val="00267C76"/>
    <w:rsid w:val="00274E6C"/>
    <w:rsid w:val="00276D67"/>
    <w:rsid w:val="00284AAE"/>
    <w:rsid w:val="00285680"/>
    <w:rsid w:val="00294FAF"/>
    <w:rsid w:val="002962DC"/>
    <w:rsid w:val="002A0CCB"/>
    <w:rsid w:val="002A2020"/>
    <w:rsid w:val="002A2C44"/>
    <w:rsid w:val="002A644D"/>
    <w:rsid w:val="002B14A7"/>
    <w:rsid w:val="002B2013"/>
    <w:rsid w:val="002B41DB"/>
    <w:rsid w:val="002B4206"/>
    <w:rsid w:val="002B588D"/>
    <w:rsid w:val="002B5C6F"/>
    <w:rsid w:val="002B63B6"/>
    <w:rsid w:val="002B6E50"/>
    <w:rsid w:val="002C10A5"/>
    <w:rsid w:val="002C7CEA"/>
    <w:rsid w:val="002D021B"/>
    <w:rsid w:val="002D1822"/>
    <w:rsid w:val="002D362F"/>
    <w:rsid w:val="002D39BF"/>
    <w:rsid w:val="002D7E37"/>
    <w:rsid w:val="002E01E0"/>
    <w:rsid w:val="002E0736"/>
    <w:rsid w:val="002E14AE"/>
    <w:rsid w:val="002E464B"/>
    <w:rsid w:val="002E4A49"/>
    <w:rsid w:val="002E7BD1"/>
    <w:rsid w:val="002F2499"/>
    <w:rsid w:val="002F2CEA"/>
    <w:rsid w:val="002F486B"/>
    <w:rsid w:val="002F4BA5"/>
    <w:rsid w:val="002F624F"/>
    <w:rsid w:val="003007BD"/>
    <w:rsid w:val="003023B8"/>
    <w:rsid w:val="00303139"/>
    <w:rsid w:val="00306FA6"/>
    <w:rsid w:val="00311536"/>
    <w:rsid w:val="0031643E"/>
    <w:rsid w:val="003213C7"/>
    <w:rsid w:val="00321A93"/>
    <w:rsid w:val="003225D9"/>
    <w:rsid w:val="00323EFF"/>
    <w:rsid w:val="003245EB"/>
    <w:rsid w:val="0032651B"/>
    <w:rsid w:val="00333656"/>
    <w:rsid w:val="00333B52"/>
    <w:rsid w:val="00333FA4"/>
    <w:rsid w:val="003358F8"/>
    <w:rsid w:val="00342889"/>
    <w:rsid w:val="00345561"/>
    <w:rsid w:val="00345AED"/>
    <w:rsid w:val="003478DF"/>
    <w:rsid w:val="00347925"/>
    <w:rsid w:val="00352520"/>
    <w:rsid w:val="00352D53"/>
    <w:rsid w:val="0035318B"/>
    <w:rsid w:val="00353597"/>
    <w:rsid w:val="003552D1"/>
    <w:rsid w:val="00357F83"/>
    <w:rsid w:val="00357FB7"/>
    <w:rsid w:val="00361722"/>
    <w:rsid w:val="003660B0"/>
    <w:rsid w:val="00370AA5"/>
    <w:rsid w:val="00371BB3"/>
    <w:rsid w:val="003723FF"/>
    <w:rsid w:val="0037265F"/>
    <w:rsid w:val="0037471C"/>
    <w:rsid w:val="00376D1D"/>
    <w:rsid w:val="00380CC3"/>
    <w:rsid w:val="003816C9"/>
    <w:rsid w:val="003826FD"/>
    <w:rsid w:val="00382D90"/>
    <w:rsid w:val="00383A6A"/>
    <w:rsid w:val="00385588"/>
    <w:rsid w:val="00385E4B"/>
    <w:rsid w:val="00386E77"/>
    <w:rsid w:val="00387FA3"/>
    <w:rsid w:val="003903DD"/>
    <w:rsid w:val="00392982"/>
    <w:rsid w:val="00397DCA"/>
    <w:rsid w:val="003A1FB5"/>
    <w:rsid w:val="003A2582"/>
    <w:rsid w:val="003A59C1"/>
    <w:rsid w:val="003A6785"/>
    <w:rsid w:val="003A6F1D"/>
    <w:rsid w:val="003A726C"/>
    <w:rsid w:val="003B07B5"/>
    <w:rsid w:val="003B121C"/>
    <w:rsid w:val="003B15AB"/>
    <w:rsid w:val="003B1DE7"/>
    <w:rsid w:val="003B2CB1"/>
    <w:rsid w:val="003B5213"/>
    <w:rsid w:val="003B65AC"/>
    <w:rsid w:val="003B6B86"/>
    <w:rsid w:val="003C10C1"/>
    <w:rsid w:val="003C75B3"/>
    <w:rsid w:val="003D2FBA"/>
    <w:rsid w:val="003D387A"/>
    <w:rsid w:val="003D3E64"/>
    <w:rsid w:val="003D416E"/>
    <w:rsid w:val="003D5CF2"/>
    <w:rsid w:val="003D66CC"/>
    <w:rsid w:val="003D76AA"/>
    <w:rsid w:val="003E044A"/>
    <w:rsid w:val="003E6A72"/>
    <w:rsid w:val="003E7CEF"/>
    <w:rsid w:val="003F10B9"/>
    <w:rsid w:val="003F439E"/>
    <w:rsid w:val="00401A62"/>
    <w:rsid w:val="00402D40"/>
    <w:rsid w:val="00403158"/>
    <w:rsid w:val="004066A3"/>
    <w:rsid w:val="00411576"/>
    <w:rsid w:val="004128B4"/>
    <w:rsid w:val="00414686"/>
    <w:rsid w:val="00414E33"/>
    <w:rsid w:val="00416396"/>
    <w:rsid w:val="00416E49"/>
    <w:rsid w:val="00417B14"/>
    <w:rsid w:val="00420398"/>
    <w:rsid w:val="00420A78"/>
    <w:rsid w:val="00421522"/>
    <w:rsid w:val="00423801"/>
    <w:rsid w:val="00424436"/>
    <w:rsid w:val="00424EE3"/>
    <w:rsid w:val="00425E4C"/>
    <w:rsid w:val="00426FA6"/>
    <w:rsid w:val="00427778"/>
    <w:rsid w:val="0043021F"/>
    <w:rsid w:val="004312B8"/>
    <w:rsid w:val="00433DEC"/>
    <w:rsid w:val="004346DF"/>
    <w:rsid w:val="00437436"/>
    <w:rsid w:val="0044155F"/>
    <w:rsid w:val="00441985"/>
    <w:rsid w:val="00443754"/>
    <w:rsid w:val="00444988"/>
    <w:rsid w:val="00445B7F"/>
    <w:rsid w:val="00447F12"/>
    <w:rsid w:val="004500A1"/>
    <w:rsid w:val="00451A84"/>
    <w:rsid w:val="0045309A"/>
    <w:rsid w:val="00454B1B"/>
    <w:rsid w:val="00455492"/>
    <w:rsid w:val="00461F51"/>
    <w:rsid w:val="00463DDD"/>
    <w:rsid w:val="00464766"/>
    <w:rsid w:val="004652B0"/>
    <w:rsid w:val="0046662B"/>
    <w:rsid w:val="00467CE3"/>
    <w:rsid w:val="00467E2F"/>
    <w:rsid w:val="00474185"/>
    <w:rsid w:val="00474F30"/>
    <w:rsid w:val="00477EDD"/>
    <w:rsid w:val="00480514"/>
    <w:rsid w:val="004823EF"/>
    <w:rsid w:val="0048342B"/>
    <w:rsid w:val="0048354B"/>
    <w:rsid w:val="00490C05"/>
    <w:rsid w:val="004920AD"/>
    <w:rsid w:val="004A0A92"/>
    <w:rsid w:val="004A14AF"/>
    <w:rsid w:val="004A1ECF"/>
    <w:rsid w:val="004A29D5"/>
    <w:rsid w:val="004A2C2D"/>
    <w:rsid w:val="004A2E50"/>
    <w:rsid w:val="004A3A62"/>
    <w:rsid w:val="004A41D9"/>
    <w:rsid w:val="004B02CE"/>
    <w:rsid w:val="004B1110"/>
    <w:rsid w:val="004B23D4"/>
    <w:rsid w:val="004B23EC"/>
    <w:rsid w:val="004B3547"/>
    <w:rsid w:val="004B3CFE"/>
    <w:rsid w:val="004B40DF"/>
    <w:rsid w:val="004B456A"/>
    <w:rsid w:val="004C2825"/>
    <w:rsid w:val="004C29F2"/>
    <w:rsid w:val="004C2C6C"/>
    <w:rsid w:val="004C4E92"/>
    <w:rsid w:val="004C5E45"/>
    <w:rsid w:val="004C5E8A"/>
    <w:rsid w:val="004C65C0"/>
    <w:rsid w:val="004C6A05"/>
    <w:rsid w:val="004D0A80"/>
    <w:rsid w:val="004D0B41"/>
    <w:rsid w:val="004E06C9"/>
    <w:rsid w:val="004E1206"/>
    <w:rsid w:val="004E288B"/>
    <w:rsid w:val="004E3428"/>
    <w:rsid w:val="004E7A06"/>
    <w:rsid w:val="004F0A81"/>
    <w:rsid w:val="004F1887"/>
    <w:rsid w:val="004F3321"/>
    <w:rsid w:val="004F37F1"/>
    <w:rsid w:val="004F4CEA"/>
    <w:rsid w:val="004F5163"/>
    <w:rsid w:val="004F5683"/>
    <w:rsid w:val="004F5E73"/>
    <w:rsid w:val="004F6A52"/>
    <w:rsid w:val="004F724F"/>
    <w:rsid w:val="00501C6D"/>
    <w:rsid w:val="00501D46"/>
    <w:rsid w:val="00502D13"/>
    <w:rsid w:val="00503E42"/>
    <w:rsid w:val="00504D49"/>
    <w:rsid w:val="00504ECC"/>
    <w:rsid w:val="00511BFC"/>
    <w:rsid w:val="0051269D"/>
    <w:rsid w:val="00515323"/>
    <w:rsid w:val="00516617"/>
    <w:rsid w:val="0051742A"/>
    <w:rsid w:val="00520B4C"/>
    <w:rsid w:val="005220D1"/>
    <w:rsid w:val="00522675"/>
    <w:rsid w:val="0052381D"/>
    <w:rsid w:val="00523DF7"/>
    <w:rsid w:val="005257C5"/>
    <w:rsid w:val="005267CF"/>
    <w:rsid w:val="005333AF"/>
    <w:rsid w:val="00534611"/>
    <w:rsid w:val="005351CA"/>
    <w:rsid w:val="0054197C"/>
    <w:rsid w:val="005422A8"/>
    <w:rsid w:val="005459D2"/>
    <w:rsid w:val="00546359"/>
    <w:rsid w:val="005508D2"/>
    <w:rsid w:val="0055489D"/>
    <w:rsid w:val="005554E4"/>
    <w:rsid w:val="00555768"/>
    <w:rsid w:val="00556239"/>
    <w:rsid w:val="005565D8"/>
    <w:rsid w:val="0055671A"/>
    <w:rsid w:val="00557DF3"/>
    <w:rsid w:val="005644BC"/>
    <w:rsid w:val="005655E1"/>
    <w:rsid w:val="005657E6"/>
    <w:rsid w:val="0056643D"/>
    <w:rsid w:val="00566EAB"/>
    <w:rsid w:val="00571F8F"/>
    <w:rsid w:val="005728FD"/>
    <w:rsid w:val="00580530"/>
    <w:rsid w:val="00580B3E"/>
    <w:rsid w:val="0058117C"/>
    <w:rsid w:val="0058169F"/>
    <w:rsid w:val="0058559A"/>
    <w:rsid w:val="00586829"/>
    <w:rsid w:val="00586AA1"/>
    <w:rsid w:val="00591445"/>
    <w:rsid w:val="00594CBB"/>
    <w:rsid w:val="005957EE"/>
    <w:rsid w:val="005978BE"/>
    <w:rsid w:val="005A1A51"/>
    <w:rsid w:val="005A7285"/>
    <w:rsid w:val="005A7393"/>
    <w:rsid w:val="005B08B7"/>
    <w:rsid w:val="005B1FFA"/>
    <w:rsid w:val="005B279F"/>
    <w:rsid w:val="005B2B98"/>
    <w:rsid w:val="005B4A41"/>
    <w:rsid w:val="005B4EF7"/>
    <w:rsid w:val="005B5FBE"/>
    <w:rsid w:val="005B6011"/>
    <w:rsid w:val="005C01FD"/>
    <w:rsid w:val="005C3CEB"/>
    <w:rsid w:val="005C4BD6"/>
    <w:rsid w:val="005C586B"/>
    <w:rsid w:val="005C7F77"/>
    <w:rsid w:val="005D21C0"/>
    <w:rsid w:val="005D2384"/>
    <w:rsid w:val="005D3CE6"/>
    <w:rsid w:val="005D4FEB"/>
    <w:rsid w:val="005D52E2"/>
    <w:rsid w:val="005E05E0"/>
    <w:rsid w:val="005E1807"/>
    <w:rsid w:val="005E39DF"/>
    <w:rsid w:val="005E44D5"/>
    <w:rsid w:val="005E5212"/>
    <w:rsid w:val="005E73CF"/>
    <w:rsid w:val="005F0702"/>
    <w:rsid w:val="005F1917"/>
    <w:rsid w:val="005F2E14"/>
    <w:rsid w:val="005F4732"/>
    <w:rsid w:val="005F476E"/>
    <w:rsid w:val="00603D49"/>
    <w:rsid w:val="00604C90"/>
    <w:rsid w:val="006118F0"/>
    <w:rsid w:val="006124D5"/>
    <w:rsid w:val="00612B47"/>
    <w:rsid w:val="0061332C"/>
    <w:rsid w:val="0061403B"/>
    <w:rsid w:val="0061643C"/>
    <w:rsid w:val="00616707"/>
    <w:rsid w:val="00617E40"/>
    <w:rsid w:val="00622991"/>
    <w:rsid w:val="00626359"/>
    <w:rsid w:val="00627260"/>
    <w:rsid w:val="00627DF9"/>
    <w:rsid w:val="00632B23"/>
    <w:rsid w:val="00633E07"/>
    <w:rsid w:val="0063754A"/>
    <w:rsid w:val="006413A5"/>
    <w:rsid w:val="00643F80"/>
    <w:rsid w:val="00647B43"/>
    <w:rsid w:val="006506D4"/>
    <w:rsid w:val="00650D02"/>
    <w:rsid w:val="0065420C"/>
    <w:rsid w:val="0065513F"/>
    <w:rsid w:val="00660691"/>
    <w:rsid w:val="00661524"/>
    <w:rsid w:val="00661682"/>
    <w:rsid w:val="0066316A"/>
    <w:rsid w:val="006645F2"/>
    <w:rsid w:val="00666695"/>
    <w:rsid w:val="0067198E"/>
    <w:rsid w:val="00675448"/>
    <w:rsid w:val="00676BC0"/>
    <w:rsid w:val="00676DB7"/>
    <w:rsid w:val="00677A07"/>
    <w:rsid w:val="00677F22"/>
    <w:rsid w:val="006808E8"/>
    <w:rsid w:val="006813A8"/>
    <w:rsid w:val="0068348E"/>
    <w:rsid w:val="006866F0"/>
    <w:rsid w:val="0068676F"/>
    <w:rsid w:val="006902AE"/>
    <w:rsid w:val="0069395C"/>
    <w:rsid w:val="006960DD"/>
    <w:rsid w:val="00697D8D"/>
    <w:rsid w:val="006A1696"/>
    <w:rsid w:val="006A22F8"/>
    <w:rsid w:val="006A319D"/>
    <w:rsid w:val="006A377F"/>
    <w:rsid w:val="006A4E4C"/>
    <w:rsid w:val="006A5EA7"/>
    <w:rsid w:val="006A6D44"/>
    <w:rsid w:val="006B0AE7"/>
    <w:rsid w:val="006B2DA1"/>
    <w:rsid w:val="006B397E"/>
    <w:rsid w:val="006B47AD"/>
    <w:rsid w:val="006B5459"/>
    <w:rsid w:val="006C05B0"/>
    <w:rsid w:val="006C134A"/>
    <w:rsid w:val="006C3959"/>
    <w:rsid w:val="006C3B8F"/>
    <w:rsid w:val="006C5C48"/>
    <w:rsid w:val="006C6CA8"/>
    <w:rsid w:val="006D23BA"/>
    <w:rsid w:val="006D2B72"/>
    <w:rsid w:val="006D567C"/>
    <w:rsid w:val="006D58C9"/>
    <w:rsid w:val="006D64A4"/>
    <w:rsid w:val="006E01EF"/>
    <w:rsid w:val="006E2BED"/>
    <w:rsid w:val="006E52B5"/>
    <w:rsid w:val="006E5B19"/>
    <w:rsid w:val="006F648A"/>
    <w:rsid w:val="00703673"/>
    <w:rsid w:val="00704D7E"/>
    <w:rsid w:val="00704DFF"/>
    <w:rsid w:val="007054E9"/>
    <w:rsid w:val="007111CD"/>
    <w:rsid w:val="00713F1E"/>
    <w:rsid w:val="00717E4A"/>
    <w:rsid w:val="007204DA"/>
    <w:rsid w:val="00720B4D"/>
    <w:rsid w:val="00720CBA"/>
    <w:rsid w:val="0072327F"/>
    <w:rsid w:val="00727C44"/>
    <w:rsid w:val="00727F29"/>
    <w:rsid w:val="0073157C"/>
    <w:rsid w:val="0073688C"/>
    <w:rsid w:val="00740656"/>
    <w:rsid w:val="007409E3"/>
    <w:rsid w:val="0074463A"/>
    <w:rsid w:val="00751B66"/>
    <w:rsid w:val="007520A5"/>
    <w:rsid w:val="00755B3E"/>
    <w:rsid w:val="00756A29"/>
    <w:rsid w:val="00762482"/>
    <w:rsid w:val="0076431C"/>
    <w:rsid w:val="0076669F"/>
    <w:rsid w:val="0077082F"/>
    <w:rsid w:val="00771F29"/>
    <w:rsid w:val="0077239D"/>
    <w:rsid w:val="00775D99"/>
    <w:rsid w:val="00776DBE"/>
    <w:rsid w:val="007777C1"/>
    <w:rsid w:val="00781F43"/>
    <w:rsid w:val="0078395D"/>
    <w:rsid w:val="007843AE"/>
    <w:rsid w:val="0078498F"/>
    <w:rsid w:val="00785835"/>
    <w:rsid w:val="00793311"/>
    <w:rsid w:val="00795961"/>
    <w:rsid w:val="0079727C"/>
    <w:rsid w:val="00797731"/>
    <w:rsid w:val="007A1BC8"/>
    <w:rsid w:val="007A425B"/>
    <w:rsid w:val="007A5EAE"/>
    <w:rsid w:val="007A5F96"/>
    <w:rsid w:val="007A603B"/>
    <w:rsid w:val="007B09E5"/>
    <w:rsid w:val="007B2150"/>
    <w:rsid w:val="007B37B0"/>
    <w:rsid w:val="007B6205"/>
    <w:rsid w:val="007B6373"/>
    <w:rsid w:val="007C096B"/>
    <w:rsid w:val="007C1077"/>
    <w:rsid w:val="007C1271"/>
    <w:rsid w:val="007C3129"/>
    <w:rsid w:val="007D0385"/>
    <w:rsid w:val="007D233B"/>
    <w:rsid w:val="007D3B89"/>
    <w:rsid w:val="007D3BB3"/>
    <w:rsid w:val="007D722E"/>
    <w:rsid w:val="007E0642"/>
    <w:rsid w:val="007E21A7"/>
    <w:rsid w:val="007E291F"/>
    <w:rsid w:val="007E429F"/>
    <w:rsid w:val="007F172F"/>
    <w:rsid w:val="007F42A4"/>
    <w:rsid w:val="007F4DBA"/>
    <w:rsid w:val="007F6C91"/>
    <w:rsid w:val="00806AEE"/>
    <w:rsid w:val="00807349"/>
    <w:rsid w:val="00807923"/>
    <w:rsid w:val="008127E1"/>
    <w:rsid w:val="00812D30"/>
    <w:rsid w:val="00816AC6"/>
    <w:rsid w:val="00816AF3"/>
    <w:rsid w:val="00816DD6"/>
    <w:rsid w:val="00816E40"/>
    <w:rsid w:val="00816F7E"/>
    <w:rsid w:val="00821319"/>
    <w:rsid w:val="00822495"/>
    <w:rsid w:val="00823140"/>
    <w:rsid w:val="008233F5"/>
    <w:rsid w:val="00824E4D"/>
    <w:rsid w:val="00827A9C"/>
    <w:rsid w:val="00831143"/>
    <w:rsid w:val="008356E2"/>
    <w:rsid w:val="00836403"/>
    <w:rsid w:val="00837610"/>
    <w:rsid w:val="0084319C"/>
    <w:rsid w:val="00850D3E"/>
    <w:rsid w:val="00852014"/>
    <w:rsid w:val="008522F2"/>
    <w:rsid w:val="00853C62"/>
    <w:rsid w:val="00853FEF"/>
    <w:rsid w:val="00855D8E"/>
    <w:rsid w:val="00857E49"/>
    <w:rsid w:val="008603BD"/>
    <w:rsid w:val="008603D5"/>
    <w:rsid w:val="00862464"/>
    <w:rsid w:val="00863CAA"/>
    <w:rsid w:val="008662D3"/>
    <w:rsid w:val="008665FF"/>
    <w:rsid w:val="00871C89"/>
    <w:rsid w:val="00871FE9"/>
    <w:rsid w:val="008758E3"/>
    <w:rsid w:val="00875CD0"/>
    <w:rsid w:val="008810F3"/>
    <w:rsid w:val="00887562"/>
    <w:rsid w:val="00887D00"/>
    <w:rsid w:val="00893B3A"/>
    <w:rsid w:val="00894E29"/>
    <w:rsid w:val="008971A1"/>
    <w:rsid w:val="008A307A"/>
    <w:rsid w:val="008A37FB"/>
    <w:rsid w:val="008A4BA0"/>
    <w:rsid w:val="008A5B6B"/>
    <w:rsid w:val="008B0471"/>
    <w:rsid w:val="008B0933"/>
    <w:rsid w:val="008B2E36"/>
    <w:rsid w:val="008B338D"/>
    <w:rsid w:val="008B4E5F"/>
    <w:rsid w:val="008B4EB7"/>
    <w:rsid w:val="008C0303"/>
    <w:rsid w:val="008C0433"/>
    <w:rsid w:val="008C1C1D"/>
    <w:rsid w:val="008C4229"/>
    <w:rsid w:val="008C59F6"/>
    <w:rsid w:val="008C5B18"/>
    <w:rsid w:val="008D2431"/>
    <w:rsid w:val="008D4C54"/>
    <w:rsid w:val="008D6F2C"/>
    <w:rsid w:val="008D7B58"/>
    <w:rsid w:val="008E3110"/>
    <w:rsid w:val="008E4021"/>
    <w:rsid w:val="008E4AAE"/>
    <w:rsid w:val="008F0ECA"/>
    <w:rsid w:val="008F22C9"/>
    <w:rsid w:val="008F3613"/>
    <w:rsid w:val="008F67AE"/>
    <w:rsid w:val="0090234E"/>
    <w:rsid w:val="0090456C"/>
    <w:rsid w:val="00904D18"/>
    <w:rsid w:val="00905668"/>
    <w:rsid w:val="00912A8B"/>
    <w:rsid w:val="00914372"/>
    <w:rsid w:val="00914469"/>
    <w:rsid w:val="009144EE"/>
    <w:rsid w:val="009156E8"/>
    <w:rsid w:val="00915936"/>
    <w:rsid w:val="0091618B"/>
    <w:rsid w:val="00917CB5"/>
    <w:rsid w:val="00922B78"/>
    <w:rsid w:val="009234E5"/>
    <w:rsid w:val="00926163"/>
    <w:rsid w:val="00927435"/>
    <w:rsid w:val="009306F4"/>
    <w:rsid w:val="0093099D"/>
    <w:rsid w:val="00930AE2"/>
    <w:rsid w:val="00931256"/>
    <w:rsid w:val="00933D83"/>
    <w:rsid w:val="009356CE"/>
    <w:rsid w:val="00937F5F"/>
    <w:rsid w:val="00941760"/>
    <w:rsid w:val="0094241C"/>
    <w:rsid w:val="00947154"/>
    <w:rsid w:val="00950768"/>
    <w:rsid w:val="0095113E"/>
    <w:rsid w:val="009559F9"/>
    <w:rsid w:val="00956023"/>
    <w:rsid w:val="00957622"/>
    <w:rsid w:val="0095770C"/>
    <w:rsid w:val="00960FFE"/>
    <w:rsid w:val="00962F13"/>
    <w:rsid w:val="009632AB"/>
    <w:rsid w:val="009643DF"/>
    <w:rsid w:val="0096494D"/>
    <w:rsid w:val="00966D9E"/>
    <w:rsid w:val="00971EDF"/>
    <w:rsid w:val="00972444"/>
    <w:rsid w:val="00972C34"/>
    <w:rsid w:val="00972E35"/>
    <w:rsid w:val="0097332D"/>
    <w:rsid w:val="00974A07"/>
    <w:rsid w:val="009814A3"/>
    <w:rsid w:val="00982A39"/>
    <w:rsid w:val="00983270"/>
    <w:rsid w:val="009863CE"/>
    <w:rsid w:val="009909C0"/>
    <w:rsid w:val="00990E11"/>
    <w:rsid w:val="00991587"/>
    <w:rsid w:val="00991820"/>
    <w:rsid w:val="009935BE"/>
    <w:rsid w:val="00995C93"/>
    <w:rsid w:val="00995D11"/>
    <w:rsid w:val="00995E0E"/>
    <w:rsid w:val="00996227"/>
    <w:rsid w:val="009A3D94"/>
    <w:rsid w:val="009A7E83"/>
    <w:rsid w:val="009B0713"/>
    <w:rsid w:val="009B34B8"/>
    <w:rsid w:val="009B3D68"/>
    <w:rsid w:val="009C1D86"/>
    <w:rsid w:val="009C3B3C"/>
    <w:rsid w:val="009D1A25"/>
    <w:rsid w:val="009D2720"/>
    <w:rsid w:val="009D3F78"/>
    <w:rsid w:val="009D6582"/>
    <w:rsid w:val="009E32FF"/>
    <w:rsid w:val="009E3B6C"/>
    <w:rsid w:val="009E42A3"/>
    <w:rsid w:val="009E6E4F"/>
    <w:rsid w:val="009E7EF4"/>
    <w:rsid w:val="009F0265"/>
    <w:rsid w:val="009F396E"/>
    <w:rsid w:val="009F41FD"/>
    <w:rsid w:val="00A00125"/>
    <w:rsid w:val="00A0037F"/>
    <w:rsid w:val="00A0219A"/>
    <w:rsid w:val="00A021AE"/>
    <w:rsid w:val="00A039C4"/>
    <w:rsid w:val="00A03DD8"/>
    <w:rsid w:val="00A056EC"/>
    <w:rsid w:val="00A05B8A"/>
    <w:rsid w:val="00A06B1B"/>
    <w:rsid w:val="00A1089D"/>
    <w:rsid w:val="00A1326E"/>
    <w:rsid w:val="00A13D3D"/>
    <w:rsid w:val="00A1467E"/>
    <w:rsid w:val="00A20FB5"/>
    <w:rsid w:val="00A223B0"/>
    <w:rsid w:val="00A33B81"/>
    <w:rsid w:val="00A34C68"/>
    <w:rsid w:val="00A41214"/>
    <w:rsid w:val="00A47146"/>
    <w:rsid w:val="00A6233D"/>
    <w:rsid w:val="00A623AB"/>
    <w:rsid w:val="00A630E0"/>
    <w:rsid w:val="00A6394B"/>
    <w:rsid w:val="00A63E16"/>
    <w:rsid w:val="00A655EB"/>
    <w:rsid w:val="00A66F8A"/>
    <w:rsid w:val="00A722DD"/>
    <w:rsid w:val="00A764D7"/>
    <w:rsid w:val="00A77712"/>
    <w:rsid w:val="00A828CE"/>
    <w:rsid w:val="00A831AC"/>
    <w:rsid w:val="00A840D8"/>
    <w:rsid w:val="00A920EF"/>
    <w:rsid w:val="00A92DA9"/>
    <w:rsid w:val="00A94133"/>
    <w:rsid w:val="00A970F2"/>
    <w:rsid w:val="00A9772D"/>
    <w:rsid w:val="00AA0DFE"/>
    <w:rsid w:val="00AA37D9"/>
    <w:rsid w:val="00AA4208"/>
    <w:rsid w:val="00AA44C7"/>
    <w:rsid w:val="00AA6707"/>
    <w:rsid w:val="00AA709B"/>
    <w:rsid w:val="00AA761D"/>
    <w:rsid w:val="00AA7D71"/>
    <w:rsid w:val="00AB0158"/>
    <w:rsid w:val="00AB4116"/>
    <w:rsid w:val="00AB5369"/>
    <w:rsid w:val="00AB5CBE"/>
    <w:rsid w:val="00AB72A5"/>
    <w:rsid w:val="00AC0779"/>
    <w:rsid w:val="00AC2060"/>
    <w:rsid w:val="00AC30F0"/>
    <w:rsid w:val="00AC4B5D"/>
    <w:rsid w:val="00AC5BE6"/>
    <w:rsid w:val="00AC69BD"/>
    <w:rsid w:val="00AC7968"/>
    <w:rsid w:val="00AD07D5"/>
    <w:rsid w:val="00AD082B"/>
    <w:rsid w:val="00AD1E17"/>
    <w:rsid w:val="00AD26AC"/>
    <w:rsid w:val="00AD2DCC"/>
    <w:rsid w:val="00AD3037"/>
    <w:rsid w:val="00AD3AFC"/>
    <w:rsid w:val="00AE1054"/>
    <w:rsid w:val="00AE2777"/>
    <w:rsid w:val="00AE3D80"/>
    <w:rsid w:val="00AE5CB2"/>
    <w:rsid w:val="00AE60E2"/>
    <w:rsid w:val="00AE6E10"/>
    <w:rsid w:val="00AF0A09"/>
    <w:rsid w:val="00AF5052"/>
    <w:rsid w:val="00AF6830"/>
    <w:rsid w:val="00AF71DC"/>
    <w:rsid w:val="00B01370"/>
    <w:rsid w:val="00B0258F"/>
    <w:rsid w:val="00B049D3"/>
    <w:rsid w:val="00B0712F"/>
    <w:rsid w:val="00B07420"/>
    <w:rsid w:val="00B16F4B"/>
    <w:rsid w:val="00B21DC6"/>
    <w:rsid w:val="00B229E4"/>
    <w:rsid w:val="00B22F5E"/>
    <w:rsid w:val="00B25A9A"/>
    <w:rsid w:val="00B26430"/>
    <w:rsid w:val="00B32554"/>
    <w:rsid w:val="00B35E81"/>
    <w:rsid w:val="00B36B26"/>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E85"/>
    <w:rsid w:val="00B74687"/>
    <w:rsid w:val="00B80CF3"/>
    <w:rsid w:val="00B81751"/>
    <w:rsid w:val="00B83002"/>
    <w:rsid w:val="00B84C3E"/>
    <w:rsid w:val="00B8647E"/>
    <w:rsid w:val="00B97DF7"/>
    <w:rsid w:val="00BA3D96"/>
    <w:rsid w:val="00BA6111"/>
    <w:rsid w:val="00BA7BC7"/>
    <w:rsid w:val="00BB35AD"/>
    <w:rsid w:val="00BB36A7"/>
    <w:rsid w:val="00BB4160"/>
    <w:rsid w:val="00BB5C17"/>
    <w:rsid w:val="00BC05A9"/>
    <w:rsid w:val="00BC0FD8"/>
    <w:rsid w:val="00BC2680"/>
    <w:rsid w:val="00BC35DB"/>
    <w:rsid w:val="00BC4C9D"/>
    <w:rsid w:val="00BC6770"/>
    <w:rsid w:val="00BC78A9"/>
    <w:rsid w:val="00BD2D91"/>
    <w:rsid w:val="00BD67EA"/>
    <w:rsid w:val="00BE0FA1"/>
    <w:rsid w:val="00BE5DA7"/>
    <w:rsid w:val="00BE629E"/>
    <w:rsid w:val="00BF19DD"/>
    <w:rsid w:val="00BF1BD6"/>
    <w:rsid w:val="00BF57C3"/>
    <w:rsid w:val="00BF7024"/>
    <w:rsid w:val="00C00018"/>
    <w:rsid w:val="00C02E6D"/>
    <w:rsid w:val="00C05113"/>
    <w:rsid w:val="00C07C60"/>
    <w:rsid w:val="00C07D76"/>
    <w:rsid w:val="00C14DBF"/>
    <w:rsid w:val="00C21F04"/>
    <w:rsid w:val="00C23AFD"/>
    <w:rsid w:val="00C244D9"/>
    <w:rsid w:val="00C25F2D"/>
    <w:rsid w:val="00C27419"/>
    <w:rsid w:val="00C31B14"/>
    <w:rsid w:val="00C31CA7"/>
    <w:rsid w:val="00C31E64"/>
    <w:rsid w:val="00C325F8"/>
    <w:rsid w:val="00C36015"/>
    <w:rsid w:val="00C409E8"/>
    <w:rsid w:val="00C426C9"/>
    <w:rsid w:val="00C42A96"/>
    <w:rsid w:val="00C42C5E"/>
    <w:rsid w:val="00C467D8"/>
    <w:rsid w:val="00C47133"/>
    <w:rsid w:val="00C47B59"/>
    <w:rsid w:val="00C517E5"/>
    <w:rsid w:val="00C52864"/>
    <w:rsid w:val="00C534FC"/>
    <w:rsid w:val="00C556D4"/>
    <w:rsid w:val="00C563A8"/>
    <w:rsid w:val="00C56956"/>
    <w:rsid w:val="00C61DDB"/>
    <w:rsid w:val="00C635BA"/>
    <w:rsid w:val="00C637B3"/>
    <w:rsid w:val="00C6418C"/>
    <w:rsid w:val="00C647AD"/>
    <w:rsid w:val="00C64A38"/>
    <w:rsid w:val="00C719E5"/>
    <w:rsid w:val="00C73E64"/>
    <w:rsid w:val="00C75074"/>
    <w:rsid w:val="00C75B6C"/>
    <w:rsid w:val="00C77886"/>
    <w:rsid w:val="00C80497"/>
    <w:rsid w:val="00C848E1"/>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2489"/>
    <w:rsid w:val="00CB2A9D"/>
    <w:rsid w:val="00CB32F8"/>
    <w:rsid w:val="00CB5808"/>
    <w:rsid w:val="00CB7439"/>
    <w:rsid w:val="00CB7C72"/>
    <w:rsid w:val="00CC1A1F"/>
    <w:rsid w:val="00CC2EB3"/>
    <w:rsid w:val="00CC645B"/>
    <w:rsid w:val="00CD07C7"/>
    <w:rsid w:val="00CD0BA6"/>
    <w:rsid w:val="00CD606B"/>
    <w:rsid w:val="00CD78BB"/>
    <w:rsid w:val="00CE129E"/>
    <w:rsid w:val="00CE21FB"/>
    <w:rsid w:val="00CE46D0"/>
    <w:rsid w:val="00CE5F7C"/>
    <w:rsid w:val="00CE6F4F"/>
    <w:rsid w:val="00CE7F40"/>
    <w:rsid w:val="00CF374E"/>
    <w:rsid w:val="00CF3BF4"/>
    <w:rsid w:val="00CF4352"/>
    <w:rsid w:val="00CF512E"/>
    <w:rsid w:val="00CF6FA1"/>
    <w:rsid w:val="00CF79E7"/>
    <w:rsid w:val="00D015EC"/>
    <w:rsid w:val="00D02230"/>
    <w:rsid w:val="00D0254F"/>
    <w:rsid w:val="00D02B6F"/>
    <w:rsid w:val="00D03B43"/>
    <w:rsid w:val="00D0463A"/>
    <w:rsid w:val="00D06425"/>
    <w:rsid w:val="00D06FF9"/>
    <w:rsid w:val="00D11BE1"/>
    <w:rsid w:val="00D1214A"/>
    <w:rsid w:val="00D16248"/>
    <w:rsid w:val="00D204DC"/>
    <w:rsid w:val="00D2309B"/>
    <w:rsid w:val="00D23BB3"/>
    <w:rsid w:val="00D25760"/>
    <w:rsid w:val="00D3044A"/>
    <w:rsid w:val="00D308E7"/>
    <w:rsid w:val="00D370E5"/>
    <w:rsid w:val="00D376D0"/>
    <w:rsid w:val="00D37DDF"/>
    <w:rsid w:val="00D40859"/>
    <w:rsid w:val="00D41D5A"/>
    <w:rsid w:val="00D41FA4"/>
    <w:rsid w:val="00D52F3D"/>
    <w:rsid w:val="00D55211"/>
    <w:rsid w:val="00D55539"/>
    <w:rsid w:val="00D55624"/>
    <w:rsid w:val="00D55965"/>
    <w:rsid w:val="00D61779"/>
    <w:rsid w:val="00D621AD"/>
    <w:rsid w:val="00D62B65"/>
    <w:rsid w:val="00D63AAD"/>
    <w:rsid w:val="00D670DD"/>
    <w:rsid w:val="00D67AFC"/>
    <w:rsid w:val="00D71EA5"/>
    <w:rsid w:val="00D75AF6"/>
    <w:rsid w:val="00D801CC"/>
    <w:rsid w:val="00D81362"/>
    <w:rsid w:val="00D85E7E"/>
    <w:rsid w:val="00D90A28"/>
    <w:rsid w:val="00D92D3E"/>
    <w:rsid w:val="00D97AD6"/>
    <w:rsid w:val="00DA2701"/>
    <w:rsid w:val="00DA3ABF"/>
    <w:rsid w:val="00DA3D3D"/>
    <w:rsid w:val="00DA44D0"/>
    <w:rsid w:val="00DA451A"/>
    <w:rsid w:val="00DA50E8"/>
    <w:rsid w:val="00DA526F"/>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D0BE9"/>
    <w:rsid w:val="00DD21E0"/>
    <w:rsid w:val="00DD6F79"/>
    <w:rsid w:val="00DD78EF"/>
    <w:rsid w:val="00DE3473"/>
    <w:rsid w:val="00DE382C"/>
    <w:rsid w:val="00DE4299"/>
    <w:rsid w:val="00DE4567"/>
    <w:rsid w:val="00DE4AD6"/>
    <w:rsid w:val="00DE5745"/>
    <w:rsid w:val="00DE795A"/>
    <w:rsid w:val="00DF2AE3"/>
    <w:rsid w:val="00DF36FE"/>
    <w:rsid w:val="00DF61D1"/>
    <w:rsid w:val="00DF6AE4"/>
    <w:rsid w:val="00DF7121"/>
    <w:rsid w:val="00E02A4B"/>
    <w:rsid w:val="00E03349"/>
    <w:rsid w:val="00E03F73"/>
    <w:rsid w:val="00E04AB5"/>
    <w:rsid w:val="00E10467"/>
    <w:rsid w:val="00E11C59"/>
    <w:rsid w:val="00E16E8C"/>
    <w:rsid w:val="00E17234"/>
    <w:rsid w:val="00E21796"/>
    <w:rsid w:val="00E2248C"/>
    <w:rsid w:val="00E229E9"/>
    <w:rsid w:val="00E22AA1"/>
    <w:rsid w:val="00E232AD"/>
    <w:rsid w:val="00E23DFA"/>
    <w:rsid w:val="00E253F7"/>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53158"/>
    <w:rsid w:val="00E54246"/>
    <w:rsid w:val="00E54BBD"/>
    <w:rsid w:val="00E569DE"/>
    <w:rsid w:val="00E57423"/>
    <w:rsid w:val="00E576BC"/>
    <w:rsid w:val="00E60CFD"/>
    <w:rsid w:val="00E625AA"/>
    <w:rsid w:val="00E648F6"/>
    <w:rsid w:val="00E660B6"/>
    <w:rsid w:val="00E6779F"/>
    <w:rsid w:val="00E67F22"/>
    <w:rsid w:val="00E700D6"/>
    <w:rsid w:val="00E7013D"/>
    <w:rsid w:val="00E72C03"/>
    <w:rsid w:val="00E72CFE"/>
    <w:rsid w:val="00E741C7"/>
    <w:rsid w:val="00E829DB"/>
    <w:rsid w:val="00E8376D"/>
    <w:rsid w:val="00E862B0"/>
    <w:rsid w:val="00E9593A"/>
    <w:rsid w:val="00E97E27"/>
    <w:rsid w:val="00EA00C5"/>
    <w:rsid w:val="00EA38E5"/>
    <w:rsid w:val="00EB01E8"/>
    <w:rsid w:val="00EB1660"/>
    <w:rsid w:val="00EB22D3"/>
    <w:rsid w:val="00EB35B2"/>
    <w:rsid w:val="00EC5099"/>
    <w:rsid w:val="00EC5858"/>
    <w:rsid w:val="00EC6C89"/>
    <w:rsid w:val="00EC7798"/>
    <w:rsid w:val="00EC79A3"/>
    <w:rsid w:val="00ED1D27"/>
    <w:rsid w:val="00ED42FC"/>
    <w:rsid w:val="00ED5334"/>
    <w:rsid w:val="00ED596F"/>
    <w:rsid w:val="00ED65AE"/>
    <w:rsid w:val="00EE1032"/>
    <w:rsid w:val="00EE1074"/>
    <w:rsid w:val="00EE4261"/>
    <w:rsid w:val="00EE48E2"/>
    <w:rsid w:val="00EE6895"/>
    <w:rsid w:val="00EF7086"/>
    <w:rsid w:val="00F01FCE"/>
    <w:rsid w:val="00F043BE"/>
    <w:rsid w:val="00F0486B"/>
    <w:rsid w:val="00F04A4E"/>
    <w:rsid w:val="00F05532"/>
    <w:rsid w:val="00F07A51"/>
    <w:rsid w:val="00F127B4"/>
    <w:rsid w:val="00F13002"/>
    <w:rsid w:val="00F1489E"/>
    <w:rsid w:val="00F205EF"/>
    <w:rsid w:val="00F21D5E"/>
    <w:rsid w:val="00F22F95"/>
    <w:rsid w:val="00F23E97"/>
    <w:rsid w:val="00F246B8"/>
    <w:rsid w:val="00F277C1"/>
    <w:rsid w:val="00F31B05"/>
    <w:rsid w:val="00F36BBD"/>
    <w:rsid w:val="00F37127"/>
    <w:rsid w:val="00F373EE"/>
    <w:rsid w:val="00F37634"/>
    <w:rsid w:val="00F40411"/>
    <w:rsid w:val="00F51D26"/>
    <w:rsid w:val="00F524DF"/>
    <w:rsid w:val="00F57144"/>
    <w:rsid w:val="00F57D6D"/>
    <w:rsid w:val="00F608E6"/>
    <w:rsid w:val="00F643BC"/>
    <w:rsid w:val="00F66867"/>
    <w:rsid w:val="00F6692A"/>
    <w:rsid w:val="00F6794A"/>
    <w:rsid w:val="00F71DE5"/>
    <w:rsid w:val="00F733E9"/>
    <w:rsid w:val="00F76B17"/>
    <w:rsid w:val="00F76EA8"/>
    <w:rsid w:val="00F76F4D"/>
    <w:rsid w:val="00F80617"/>
    <w:rsid w:val="00F86D5F"/>
    <w:rsid w:val="00F9206C"/>
    <w:rsid w:val="00F97F9B"/>
    <w:rsid w:val="00FA19A5"/>
    <w:rsid w:val="00FA2AB4"/>
    <w:rsid w:val="00FA318A"/>
    <w:rsid w:val="00FA423A"/>
    <w:rsid w:val="00FA6107"/>
    <w:rsid w:val="00FA6AC6"/>
    <w:rsid w:val="00FB1C66"/>
    <w:rsid w:val="00FB2EC9"/>
    <w:rsid w:val="00FB57AA"/>
    <w:rsid w:val="00FB605F"/>
    <w:rsid w:val="00FB6988"/>
    <w:rsid w:val="00FC2C9F"/>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CF5C0A"/>
  <w15:docId w15:val="{5F56C91C-7414-4CDF-90B4-8CECE84C6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25448886">
          <w:marLeft w:val="605"/>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48695383">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1406338289">
          <w:marLeft w:val="360"/>
          <w:marRight w:val="0"/>
          <w:marTop w:val="120"/>
          <w:marBottom w:val="0"/>
          <w:divBdr>
            <w:top w:val="none" w:sz="0" w:space="0" w:color="auto"/>
            <w:left w:val="none" w:sz="0" w:space="0" w:color="auto"/>
            <w:bottom w:val="none" w:sz="0" w:space="0" w:color="auto"/>
            <w:right w:val="none" w:sz="0" w:space="0" w:color="auto"/>
          </w:divBdr>
        </w:div>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188568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1083575537">
          <w:marLeft w:val="360"/>
          <w:marRight w:val="0"/>
          <w:marTop w:val="120"/>
          <w:marBottom w:val="0"/>
          <w:divBdr>
            <w:top w:val="none" w:sz="0" w:space="0" w:color="auto"/>
            <w:left w:val="none" w:sz="0" w:space="0" w:color="auto"/>
            <w:bottom w:val="none" w:sz="0" w:space="0" w:color="auto"/>
            <w:right w:val="none" w:sz="0" w:space="0" w:color="auto"/>
          </w:divBdr>
        </w:div>
        <w:div w:id="246350626">
          <w:marLeft w:val="605"/>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2111388740">
          <w:marLeft w:val="360"/>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165899363">
          <w:marLeft w:val="605"/>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97105457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 w:id="80025388">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emf"/><Relationship Id="rId89" Type="http://schemas.openxmlformats.org/officeDocument/2006/relationships/image" Target="media/image82.png"/><Relationship Id="rId112" Type="http://schemas.openxmlformats.org/officeDocument/2006/relationships/image" Target="media/image103.png"/><Relationship Id="rId16" Type="http://schemas.openxmlformats.org/officeDocument/2006/relationships/image" Target="media/image9.png"/><Relationship Id="rId107" Type="http://schemas.openxmlformats.org/officeDocument/2006/relationships/image" Target="media/image100.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4.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hyperlink" Target="http://www.cipr.rpi.edu/research/SPIHT/" TargetMode="Externa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oleObject" Target="embeddings/oleObject1.bin"/><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hyperlink" Target="https://www.threadingbuildingblocks.org"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emf"/><Relationship Id="rId115" Type="http://schemas.openxmlformats.org/officeDocument/2006/relationships/image" Target="media/image106.png"/><Relationship Id="rId61" Type="http://schemas.openxmlformats.org/officeDocument/2006/relationships/image" Target="media/image54.png"/><Relationship Id="rId82" Type="http://schemas.openxmlformats.org/officeDocument/2006/relationships/image" Target="media/image7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690677-4C52-4B89-B4A2-C473268C5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5</TotalTime>
  <Pages>91</Pages>
  <Words>26363</Words>
  <Characters>150270</Characters>
  <Application>Microsoft Office Word</Application>
  <DocSecurity>0</DocSecurity>
  <Lines>1252</Lines>
  <Paragraphs>352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176281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Toshiyasu Sugio</cp:lastModifiedBy>
  <cp:revision>5</cp:revision>
  <cp:lastPrinted>1900-12-31T22:00:00Z</cp:lastPrinted>
  <dcterms:created xsi:type="dcterms:W3CDTF">2020-04-06T16:30:00Z</dcterms:created>
  <dcterms:modified xsi:type="dcterms:W3CDTF">2020-04-10T13:40:00Z</dcterms:modified>
</cp:coreProperties>
</file>